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CF8B0" w14:textId="29311B62" w:rsidR="00C315D4" w:rsidRPr="00BD5217" w:rsidRDefault="0080194D" w:rsidP="00C315D4">
      <w:pPr>
        <w:pStyle w:val="Titolo3"/>
        <w:rPr>
          <w:rFonts w:ascii="Arial" w:hAnsi="Arial" w:cs="Arial"/>
          <w:lang w:val="it-IT"/>
        </w:rPr>
      </w:pPr>
      <w:bookmarkStart w:id="0" w:name="_Toc416168444"/>
      <w:bookmarkStart w:id="1" w:name="_Toc419726065"/>
      <w:r w:rsidRPr="00BD5217">
        <w:rPr>
          <w:rFonts w:ascii="Arial" w:hAnsi="Arial" w:cs="Arial"/>
          <w:lang w:val="it-IT"/>
        </w:rPr>
        <w:t>ECDL Digital Marketing – Sample Test</w:t>
      </w:r>
    </w:p>
    <w:p w14:paraId="64845742" w14:textId="7298FCAD" w:rsidR="0080194D" w:rsidRPr="00BD5217" w:rsidRDefault="0080194D" w:rsidP="0080194D">
      <w:pPr>
        <w:spacing w:before="60" w:after="60"/>
        <w:rPr>
          <w:rFonts w:ascii="Arial" w:hAnsi="Arial" w:cs="Arial"/>
          <w:lang w:val="it-IT"/>
        </w:rPr>
      </w:pPr>
      <w:r w:rsidRPr="00BD5217">
        <w:rPr>
          <w:rFonts w:ascii="Arial" w:hAnsi="Arial" w:cs="Arial"/>
          <w:lang w:val="it-IT"/>
        </w:rPr>
        <w:t xml:space="preserve">Questo documento è il sample test </w:t>
      </w:r>
      <w:proofErr w:type="gramStart"/>
      <w:r w:rsidRPr="00BD5217">
        <w:rPr>
          <w:rFonts w:ascii="Arial" w:hAnsi="Arial" w:cs="Arial"/>
          <w:lang w:val="it-IT"/>
        </w:rPr>
        <w:t>relativo al</w:t>
      </w:r>
      <w:proofErr w:type="gramEnd"/>
      <w:r w:rsidRPr="00BD5217">
        <w:rPr>
          <w:rFonts w:ascii="Arial" w:hAnsi="Arial" w:cs="Arial"/>
          <w:lang w:val="it-IT"/>
        </w:rPr>
        <w:t xml:space="preserve"> modulo ECDL Digital Marketing. </w:t>
      </w:r>
    </w:p>
    <w:p w14:paraId="44147C42" w14:textId="568A7FCB" w:rsidR="0080194D" w:rsidRPr="00BD5217" w:rsidRDefault="0080194D" w:rsidP="0080194D">
      <w:pPr>
        <w:spacing w:before="60" w:after="60"/>
        <w:rPr>
          <w:rFonts w:ascii="Arial" w:hAnsi="Arial" w:cs="Arial"/>
          <w:lang w:val="it-IT"/>
        </w:rPr>
      </w:pPr>
      <w:r w:rsidRPr="00BD5217">
        <w:rPr>
          <w:rFonts w:ascii="Arial" w:hAnsi="Arial" w:cs="Arial"/>
          <w:lang w:val="it-IT"/>
        </w:rPr>
        <w:t xml:space="preserve">Per quanto questo sample test non sia un </w:t>
      </w:r>
      <w:proofErr w:type="gramStart"/>
      <w:r w:rsidRPr="00BD5217">
        <w:rPr>
          <w:rFonts w:ascii="Arial" w:hAnsi="Arial" w:cs="Arial"/>
          <w:lang w:val="it-IT"/>
        </w:rPr>
        <w:t>test</w:t>
      </w:r>
      <w:proofErr w:type="gramEnd"/>
      <w:r w:rsidRPr="00BD5217">
        <w:rPr>
          <w:rFonts w:ascii="Arial" w:hAnsi="Arial" w:cs="Arial"/>
          <w:lang w:val="it-IT"/>
        </w:rPr>
        <w:t xml:space="preserve"> di certificazione, fornisce un’indicazione sull’ambito e sull’approccio adottati per il test reale del modulo ECDL Digital Marketing. Gli argomenti presenti nell’effettivo test di certificazione sono basati sul </w:t>
      </w:r>
      <w:proofErr w:type="spellStart"/>
      <w:r w:rsidRPr="00BD5217">
        <w:rPr>
          <w:rFonts w:ascii="Arial" w:hAnsi="Arial" w:cs="Arial"/>
          <w:lang w:val="it-IT"/>
        </w:rPr>
        <w:t>Syllabus</w:t>
      </w:r>
      <w:proofErr w:type="spellEnd"/>
      <w:r w:rsidRPr="00BD5217">
        <w:rPr>
          <w:rFonts w:ascii="Arial" w:hAnsi="Arial" w:cs="Arial"/>
          <w:lang w:val="it-IT"/>
        </w:rPr>
        <w:t xml:space="preserve"> del modulo Digital Marketing versione 1.0.  Maggiori informazioni relative alle conoscenze e competenze richieste per il modulo ECDL Digital Marketing si trovano nel </w:t>
      </w:r>
      <w:proofErr w:type="spellStart"/>
      <w:r w:rsidRPr="00BD5217">
        <w:rPr>
          <w:rFonts w:ascii="Arial" w:hAnsi="Arial" w:cs="Arial"/>
          <w:lang w:val="it-IT"/>
        </w:rPr>
        <w:t>Syllabus</w:t>
      </w:r>
      <w:proofErr w:type="spellEnd"/>
      <w:r w:rsidRPr="00BD5217">
        <w:rPr>
          <w:rFonts w:ascii="Arial" w:hAnsi="Arial" w:cs="Arial"/>
          <w:lang w:val="it-IT"/>
        </w:rPr>
        <w:t xml:space="preserve"> del modulo ECDL Digital Marketing versione 1.0, disponibile nell’area Nuova ECDL del sito AICA all’indirizzo: http://www.nuovaecdl.it.</w:t>
      </w:r>
    </w:p>
    <w:p w14:paraId="60A54648" w14:textId="77777777" w:rsidR="0080194D" w:rsidRPr="00BD5217" w:rsidRDefault="0080194D" w:rsidP="00C315D4">
      <w:pPr>
        <w:spacing w:before="60" w:after="60"/>
        <w:rPr>
          <w:rFonts w:ascii="Arial" w:hAnsi="Arial" w:cs="Arial"/>
          <w:lang w:val="it-IT"/>
        </w:rPr>
      </w:pPr>
    </w:p>
    <w:p w14:paraId="275F27D6" w14:textId="77777777" w:rsidR="0080194D" w:rsidRPr="00BD5217" w:rsidRDefault="0080194D" w:rsidP="0080194D">
      <w:pPr>
        <w:spacing w:before="60" w:after="60"/>
        <w:rPr>
          <w:rFonts w:ascii="Arial" w:hAnsi="Arial" w:cs="Arial"/>
          <w:b/>
          <w:lang w:val="it-IT"/>
        </w:rPr>
      </w:pPr>
      <w:r w:rsidRPr="00BD5217">
        <w:rPr>
          <w:rFonts w:ascii="Arial" w:hAnsi="Arial" w:cs="Arial"/>
          <w:b/>
          <w:lang w:val="it-IT"/>
        </w:rPr>
        <w:t>File risposta</w:t>
      </w:r>
    </w:p>
    <w:p w14:paraId="08880DF8" w14:textId="4C4036FE" w:rsidR="0080194D" w:rsidRPr="00BD5217" w:rsidRDefault="0080194D" w:rsidP="0080194D">
      <w:pPr>
        <w:spacing w:before="60" w:after="60"/>
        <w:rPr>
          <w:rFonts w:ascii="Arial" w:hAnsi="Arial" w:cs="Arial"/>
          <w:lang w:val="it-IT"/>
        </w:rPr>
      </w:pPr>
      <w:r w:rsidRPr="00BD5217">
        <w:rPr>
          <w:rFonts w:ascii="Arial" w:hAnsi="Arial" w:cs="Arial"/>
          <w:lang w:val="it-IT"/>
        </w:rPr>
        <w:t xml:space="preserve">Il sample test per il modulo Digital Marketing viene fornito insieme a un file denominato </w:t>
      </w:r>
      <w:r w:rsidRPr="00BD5217">
        <w:rPr>
          <w:rFonts w:ascii="Arial" w:hAnsi="Arial" w:cs="Arial"/>
          <w:b/>
          <w:i/>
          <w:lang w:val="it-IT"/>
        </w:rPr>
        <w:t>file risposta</w:t>
      </w:r>
      <w:r w:rsidRPr="00BD5217">
        <w:rPr>
          <w:rFonts w:ascii="Arial" w:hAnsi="Arial" w:cs="Arial"/>
          <w:lang w:val="it-IT"/>
        </w:rPr>
        <w:t>. In questo file è contenuta una tabella in cui inserire le risposte alle domande del sample test, ciascuna nello spazio accanto al relativo numero.</w:t>
      </w:r>
    </w:p>
    <w:p w14:paraId="72A1E707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</w:p>
    <w:p w14:paraId="4828E3E4" w14:textId="63BB6E7A" w:rsidR="00B7094F" w:rsidRPr="00B7094F" w:rsidRDefault="00B7094F" w:rsidP="00C315D4">
      <w:pPr>
        <w:spacing w:before="60" w:after="60"/>
        <w:rPr>
          <w:rFonts w:ascii="Arial" w:hAnsi="Arial" w:cs="Arial"/>
          <w:b/>
          <w:lang w:val="it-IT"/>
        </w:rPr>
      </w:pPr>
      <w:r w:rsidRPr="00B7094F">
        <w:rPr>
          <w:rFonts w:ascii="Arial" w:hAnsi="Arial" w:cs="Arial"/>
          <w:b/>
          <w:lang w:val="it-IT"/>
        </w:rPr>
        <w:t>Obiettivi del modulo</w:t>
      </w:r>
    </w:p>
    <w:p w14:paraId="5DAD8C61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Il modulo</w:t>
      </w:r>
      <w:r w:rsidRPr="00B7094F">
        <w:rPr>
          <w:rFonts w:ascii="Arial" w:hAnsi="Arial" w:cs="Arial"/>
          <w:lang w:val="it-IT"/>
        </w:rPr>
        <w:t xml:space="preserve"> Digital Marketing </w:t>
      </w:r>
      <w:r>
        <w:rPr>
          <w:rFonts w:ascii="Arial" w:hAnsi="Arial" w:cs="Arial"/>
          <w:lang w:val="it-IT"/>
        </w:rPr>
        <w:t>tratta i</w:t>
      </w:r>
      <w:r w:rsidRPr="00B7094F">
        <w:rPr>
          <w:rFonts w:ascii="Arial" w:hAnsi="Arial" w:cs="Arial"/>
          <w:lang w:val="it-IT"/>
        </w:rPr>
        <w:t xml:space="preserve"> concetti essenziali e </w:t>
      </w:r>
      <w:r>
        <w:rPr>
          <w:rFonts w:ascii="Arial" w:hAnsi="Arial" w:cs="Arial"/>
          <w:lang w:val="it-IT"/>
        </w:rPr>
        <w:t xml:space="preserve">le </w:t>
      </w:r>
      <w:r w:rsidRPr="00B7094F">
        <w:rPr>
          <w:rFonts w:ascii="Arial" w:hAnsi="Arial" w:cs="Arial"/>
          <w:lang w:val="it-IT"/>
        </w:rPr>
        <w:t xml:space="preserve">competenze </w:t>
      </w:r>
      <w:proofErr w:type="gramStart"/>
      <w:r w:rsidRPr="00B7094F">
        <w:rPr>
          <w:rFonts w:ascii="Arial" w:hAnsi="Arial" w:cs="Arial"/>
          <w:lang w:val="it-IT"/>
        </w:rPr>
        <w:t xml:space="preserve">relative </w:t>
      </w:r>
      <w:r>
        <w:rPr>
          <w:rFonts w:ascii="Arial" w:hAnsi="Arial" w:cs="Arial"/>
          <w:lang w:val="it-IT"/>
        </w:rPr>
        <w:t>a</w:t>
      </w:r>
      <w:r w:rsidRPr="00B7094F">
        <w:rPr>
          <w:rFonts w:ascii="Arial" w:hAnsi="Arial" w:cs="Arial"/>
          <w:lang w:val="it-IT"/>
        </w:rPr>
        <w:t>l</w:t>
      </w:r>
      <w:proofErr w:type="gramEnd"/>
      <w:r w:rsidRPr="00B7094F">
        <w:rPr>
          <w:rFonts w:ascii="Arial" w:hAnsi="Arial" w:cs="Arial"/>
          <w:lang w:val="it-IT"/>
        </w:rPr>
        <w:t xml:space="preserve"> marketing digitale.  </w:t>
      </w:r>
    </w:p>
    <w:p w14:paraId="3C2B8004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  <w:r w:rsidRPr="00B7094F">
        <w:rPr>
          <w:rFonts w:ascii="Arial" w:hAnsi="Arial" w:cs="Arial"/>
          <w:lang w:val="it-IT"/>
        </w:rPr>
        <w:t>I</w:t>
      </w:r>
      <w:r>
        <w:rPr>
          <w:rFonts w:ascii="Arial" w:hAnsi="Arial" w:cs="Arial"/>
          <w:lang w:val="it-IT"/>
        </w:rPr>
        <w:t xml:space="preserve"> candidati saranno in grado di: </w:t>
      </w:r>
    </w:p>
    <w:p w14:paraId="3623A3E2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  <w:proofErr w:type="gramStart"/>
      <w:r>
        <w:rPr>
          <w:rFonts w:ascii="Arial" w:hAnsi="Arial" w:cs="Arial"/>
          <w:lang w:val="it-IT"/>
        </w:rPr>
        <w:t>c</w:t>
      </w:r>
      <w:r w:rsidRPr="00B7094F">
        <w:rPr>
          <w:rFonts w:ascii="Arial" w:hAnsi="Arial" w:cs="Arial"/>
          <w:lang w:val="it-IT"/>
        </w:rPr>
        <w:t>omprendere</w:t>
      </w:r>
      <w:proofErr w:type="gramEnd"/>
      <w:r w:rsidRPr="00B7094F">
        <w:rPr>
          <w:rFonts w:ascii="Arial" w:hAnsi="Arial" w:cs="Arial"/>
          <w:lang w:val="it-IT"/>
        </w:rPr>
        <w:t xml:space="preserve"> le varie opzioni di presenza web e come selezionare parole chiave appropriate per </w:t>
      </w:r>
      <w:r>
        <w:rPr>
          <w:rFonts w:ascii="Arial" w:hAnsi="Arial" w:cs="Arial"/>
          <w:lang w:val="it-IT"/>
        </w:rPr>
        <w:t>il SEO (</w:t>
      </w:r>
      <w:proofErr w:type="spellStart"/>
      <w:r w:rsidRPr="00B7094F">
        <w:rPr>
          <w:rFonts w:ascii="Arial" w:hAnsi="Arial" w:cs="Arial"/>
          <w:lang w:val="it-IT"/>
        </w:rPr>
        <w:t>search</w:t>
      </w:r>
      <w:proofErr w:type="spellEnd"/>
      <w:r w:rsidRPr="00B7094F">
        <w:rPr>
          <w:rFonts w:ascii="Arial" w:hAnsi="Arial" w:cs="Arial"/>
          <w:lang w:val="it-IT"/>
        </w:rPr>
        <w:t xml:space="preserve"> </w:t>
      </w:r>
      <w:proofErr w:type="spellStart"/>
      <w:r w:rsidRPr="00B7094F">
        <w:rPr>
          <w:rFonts w:ascii="Arial" w:hAnsi="Arial" w:cs="Arial"/>
          <w:lang w:val="it-IT"/>
        </w:rPr>
        <w:t>engine</w:t>
      </w:r>
      <w:proofErr w:type="spellEnd"/>
      <w:r w:rsidRPr="00B7094F">
        <w:rPr>
          <w:rFonts w:ascii="Arial" w:hAnsi="Arial" w:cs="Arial"/>
          <w:lang w:val="it-IT"/>
        </w:rPr>
        <w:t xml:space="preserve"> </w:t>
      </w:r>
      <w:proofErr w:type="spellStart"/>
      <w:r w:rsidRPr="00B7094F">
        <w:rPr>
          <w:rFonts w:ascii="Arial" w:hAnsi="Arial" w:cs="Arial"/>
          <w:lang w:val="it-IT"/>
        </w:rPr>
        <w:t>optimization</w:t>
      </w:r>
      <w:proofErr w:type="spellEnd"/>
      <w:r>
        <w:rPr>
          <w:rFonts w:ascii="Arial" w:hAnsi="Arial" w:cs="Arial"/>
          <w:lang w:val="it-IT"/>
        </w:rPr>
        <w:t>)</w:t>
      </w:r>
      <w:r w:rsidRPr="00B7094F">
        <w:rPr>
          <w:rFonts w:ascii="Arial" w:hAnsi="Arial" w:cs="Arial"/>
          <w:lang w:val="it-IT"/>
        </w:rPr>
        <w:t xml:space="preserve">.   </w:t>
      </w:r>
    </w:p>
    <w:p w14:paraId="06DDC895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  <w:proofErr w:type="gramStart"/>
      <w:r>
        <w:rPr>
          <w:rFonts w:ascii="Arial" w:hAnsi="Arial" w:cs="Arial"/>
          <w:lang w:val="it-IT"/>
        </w:rPr>
        <w:t>r</w:t>
      </w:r>
      <w:r w:rsidRPr="00B7094F">
        <w:rPr>
          <w:rFonts w:ascii="Arial" w:hAnsi="Arial" w:cs="Arial"/>
          <w:lang w:val="it-IT"/>
        </w:rPr>
        <w:t>iconoscere</w:t>
      </w:r>
      <w:proofErr w:type="gramEnd"/>
      <w:r w:rsidRPr="00B7094F">
        <w:rPr>
          <w:rFonts w:ascii="Arial" w:hAnsi="Arial" w:cs="Arial"/>
          <w:lang w:val="it-IT"/>
        </w:rPr>
        <w:t xml:space="preserve"> diversi social network e impostare e utilizzare piattaforme comuni.   </w:t>
      </w:r>
      <w:proofErr w:type="gramStart"/>
      <w:r>
        <w:rPr>
          <w:rFonts w:ascii="Arial" w:hAnsi="Arial" w:cs="Arial"/>
          <w:lang w:val="it-IT"/>
        </w:rPr>
        <w:t>c</w:t>
      </w:r>
      <w:r w:rsidRPr="00B7094F">
        <w:rPr>
          <w:rFonts w:ascii="Arial" w:hAnsi="Arial" w:cs="Arial"/>
          <w:lang w:val="it-IT"/>
        </w:rPr>
        <w:t>omprendere</w:t>
      </w:r>
      <w:proofErr w:type="gramEnd"/>
      <w:r w:rsidRPr="00B7094F"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 xml:space="preserve">l’utilizzo dei social media, </w:t>
      </w:r>
      <w:r w:rsidRPr="00B7094F">
        <w:rPr>
          <w:rFonts w:ascii="Arial" w:hAnsi="Arial" w:cs="Arial"/>
          <w:lang w:val="it-IT"/>
        </w:rPr>
        <w:t xml:space="preserve">come efficaci </w:t>
      </w:r>
      <w:r>
        <w:rPr>
          <w:rFonts w:ascii="Arial" w:hAnsi="Arial" w:cs="Arial"/>
          <w:lang w:val="it-IT"/>
        </w:rPr>
        <w:t xml:space="preserve">strumenti di </w:t>
      </w:r>
      <w:r w:rsidRPr="00B7094F">
        <w:rPr>
          <w:rFonts w:ascii="Arial" w:hAnsi="Arial" w:cs="Arial"/>
          <w:lang w:val="it-IT"/>
        </w:rPr>
        <w:t xml:space="preserve">promozione </w:t>
      </w:r>
      <w:r>
        <w:rPr>
          <w:rFonts w:ascii="Arial" w:hAnsi="Arial" w:cs="Arial"/>
          <w:lang w:val="it-IT"/>
        </w:rPr>
        <w:t>u</w:t>
      </w:r>
      <w:r w:rsidRPr="00B7094F">
        <w:rPr>
          <w:rFonts w:ascii="Arial" w:hAnsi="Arial" w:cs="Arial"/>
          <w:lang w:val="it-IT"/>
        </w:rPr>
        <w:t xml:space="preserve">tilizzare un servizio di gestione di social media per </w:t>
      </w:r>
      <w:r>
        <w:rPr>
          <w:rFonts w:ascii="Arial" w:hAnsi="Arial" w:cs="Arial"/>
          <w:lang w:val="it-IT"/>
        </w:rPr>
        <w:t>programmare post</w:t>
      </w:r>
      <w:r w:rsidRPr="00B7094F"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 xml:space="preserve">e </w:t>
      </w:r>
      <w:r w:rsidRPr="00B7094F">
        <w:rPr>
          <w:rFonts w:ascii="Arial" w:hAnsi="Arial" w:cs="Arial"/>
          <w:lang w:val="it-IT"/>
        </w:rPr>
        <w:t xml:space="preserve">impostare notifiche.   </w:t>
      </w:r>
    </w:p>
    <w:p w14:paraId="1B16BEF6" w14:textId="77777777" w:rsidR="00B7094F" w:rsidRDefault="00B7094F" w:rsidP="00C315D4">
      <w:pPr>
        <w:spacing w:before="60" w:after="60"/>
        <w:rPr>
          <w:rFonts w:ascii="Arial" w:hAnsi="Arial" w:cs="Arial"/>
          <w:lang w:val="it-IT"/>
        </w:rPr>
      </w:pPr>
      <w:r w:rsidRPr="00B7094F">
        <w:rPr>
          <w:rFonts w:ascii="Arial" w:hAnsi="Arial" w:cs="Arial"/>
          <w:lang w:val="it-IT"/>
        </w:rPr>
        <w:t xml:space="preserve">Capire le varie </w:t>
      </w:r>
      <w:proofErr w:type="gramStart"/>
      <w:r w:rsidRPr="00B7094F">
        <w:rPr>
          <w:rFonts w:ascii="Arial" w:hAnsi="Arial" w:cs="Arial"/>
          <w:lang w:val="it-IT"/>
        </w:rPr>
        <w:t>opzioni</w:t>
      </w:r>
      <w:proofErr w:type="gramEnd"/>
      <w:r w:rsidRPr="00B7094F">
        <w:rPr>
          <w:rFonts w:ascii="Arial" w:hAnsi="Arial" w:cs="Arial"/>
          <w:lang w:val="it-IT"/>
        </w:rPr>
        <w:t xml:space="preserve"> per </w:t>
      </w:r>
      <w:r>
        <w:rPr>
          <w:rFonts w:ascii="Arial" w:hAnsi="Arial" w:cs="Arial"/>
          <w:lang w:val="it-IT"/>
        </w:rPr>
        <w:t xml:space="preserve">realizzare </w:t>
      </w:r>
      <w:r w:rsidRPr="00B7094F">
        <w:rPr>
          <w:rFonts w:ascii="Arial" w:hAnsi="Arial" w:cs="Arial"/>
          <w:lang w:val="it-IT"/>
        </w:rPr>
        <w:t>marketing e pubblicità</w:t>
      </w:r>
      <w:r>
        <w:rPr>
          <w:rFonts w:ascii="Arial" w:hAnsi="Arial" w:cs="Arial"/>
          <w:lang w:val="it-IT"/>
        </w:rPr>
        <w:t xml:space="preserve"> online</w:t>
      </w:r>
      <w:r w:rsidRPr="00B7094F">
        <w:rPr>
          <w:rFonts w:ascii="Arial" w:hAnsi="Arial" w:cs="Arial"/>
          <w:lang w:val="it-IT"/>
        </w:rPr>
        <w:t xml:space="preserve">, tra cui il motore di ricerca, posta elettronica e marketing mobile.   </w:t>
      </w:r>
    </w:p>
    <w:p w14:paraId="41E9CF54" w14:textId="47FDE02F" w:rsidR="0080194D" w:rsidRDefault="00B7094F" w:rsidP="00C315D4">
      <w:pPr>
        <w:spacing w:before="60" w:after="60"/>
        <w:rPr>
          <w:rFonts w:ascii="Arial" w:hAnsi="Arial" w:cs="Arial"/>
          <w:lang w:val="it-IT"/>
        </w:rPr>
      </w:pPr>
      <w:r w:rsidRPr="00B7094F">
        <w:rPr>
          <w:rFonts w:ascii="Arial" w:hAnsi="Arial" w:cs="Arial"/>
          <w:lang w:val="it-IT"/>
        </w:rPr>
        <w:t>Comprendere e utilizz</w:t>
      </w:r>
      <w:r>
        <w:rPr>
          <w:rFonts w:ascii="Arial" w:hAnsi="Arial" w:cs="Arial"/>
          <w:lang w:val="it-IT"/>
        </w:rPr>
        <w:t>are servizi di analisi</w:t>
      </w:r>
      <w:r w:rsidRPr="00B7094F">
        <w:rPr>
          <w:rFonts w:ascii="Arial" w:hAnsi="Arial" w:cs="Arial"/>
          <w:lang w:val="it-IT"/>
        </w:rPr>
        <w:t xml:space="preserve"> per monitorare e migliorare </w:t>
      </w:r>
      <w:r>
        <w:rPr>
          <w:rFonts w:ascii="Arial" w:hAnsi="Arial" w:cs="Arial"/>
          <w:lang w:val="it-IT"/>
        </w:rPr>
        <w:t xml:space="preserve">l’efficacia delle proprie </w:t>
      </w:r>
      <w:proofErr w:type="gramStart"/>
      <w:r>
        <w:rPr>
          <w:rFonts w:ascii="Arial" w:hAnsi="Arial" w:cs="Arial"/>
          <w:lang w:val="it-IT"/>
        </w:rPr>
        <w:t>pubblicazioni</w:t>
      </w:r>
      <w:proofErr w:type="gramEnd"/>
    </w:p>
    <w:p w14:paraId="2A84E97B" w14:textId="77777777" w:rsidR="00B7094F" w:rsidRPr="00BD5217" w:rsidRDefault="00B7094F" w:rsidP="00C315D4">
      <w:pPr>
        <w:spacing w:before="60" w:after="60"/>
        <w:rPr>
          <w:rFonts w:ascii="Arial" w:hAnsi="Arial" w:cs="Arial"/>
          <w:lang w:val="it-IT"/>
        </w:rPr>
      </w:pPr>
    </w:p>
    <w:bookmarkEnd w:id="0"/>
    <w:bookmarkEnd w:id="1"/>
    <w:p w14:paraId="5F0FFE92" w14:textId="105F3916" w:rsidR="003E5BF4" w:rsidRDefault="00C315D4" w:rsidP="00B7094F">
      <w:pPr>
        <w:rPr>
          <w:rFonts w:ascii="Arial" w:hAnsi="Arial" w:cs="Arial"/>
          <w:b/>
          <w:lang w:val="it-IT"/>
        </w:rPr>
      </w:pPr>
      <w:r w:rsidRPr="00BD5217">
        <w:rPr>
          <w:rFonts w:ascii="Arial" w:hAnsi="Arial" w:cs="Arial"/>
          <w:b/>
          <w:lang w:val="it-IT"/>
        </w:rPr>
        <w:br w:type="page"/>
      </w:r>
      <w:r w:rsidR="002307C1" w:rsidRPr="00BD5217">
        <w:rPr>
          <w:rFonts w:ascii="Arial" w:hAnsi="Arial" w:cs="Arial"/>
          <w:b/>
          <w:lang w:val="it-IT"/>
        </w:rPr>
        <w:lastRenderedPageBreak/>
        <w:t xml:space="preserve">Sample </w:t>
      </w:r>
      <w:r w:rsidR="0095479C" w:rsidRPr="00BD5217">
        <w:rPr>
          <w:rFonts w:ascii="Arial" w:hAnsi="Arial" w:cs="Arial"/>
          <w:b/>
          <w:lang w:val="it-IT"/>
        </w:rPr>
        <w:t>Test</w:t>
      </w:r>
    </w:p>
    <w:p w14:paraId="24093C16" w14:textId="77777777" w:rsidR="00814E4C" w:rsidRPr="00BD5217" w:rsidRDefault="00814E4C" w:rsidP="00814E4C">
      <w:pPr>
        <w:spacing w:before="120"/>
        <w:jc w:val="both"/>
        <w:rPr>
          <w:rFonts w:ascii="Arial" w:hAnsi="Arial" w:cs="Arial"/>
          <w:lang w:val="it-IT"/>
        </w:rPr>
      </w:pPr>
      <w:r w:rsidRPr="00BD5217">
        <w:rPr>
          <w:rFonts w:ascii="Arial" w:hAnsi="Arial" w:cs="Arial"/>
          <w:lang w:val="it-IT"/>
        </w:rPr>
        <w:t xml:space="preserve">Questo è il sample test per il modulo ECDL Digital Marketing. Questo test è costituito da </w:t>
      </w:r>
      <w:proofErr w:type="gramStart"/>
      <w:r w:rsidRPr="00BD5217">
        <w:rPr>
          <w:rFonts w:ascii="Arial" w:hAnsi="Arial" w:cs="Arial"/>
          <w:lang w:val="it-IT"/>
        </w:rPr>
        <w:t>36</w:t>
      </w:r>
      <w:proofErr w:type="gramEnd"/>
      <w:r w:rsidRPr="00BD5217">
        <w:rPr>
          <w:rFonts w:ascii="Arial" w:hAnsi="Arial" w:cs="Arial"/>
          <w:lang w:val="it-IT"/>
        </w:rPr>
        <w:t xml:space="preserve"> domande, per ciascuna delle quali è prevista l’assegnazione di 1 punto. I punti totali disponibili sono </w:t>
      </w:r>
      <w:proofErr w:type="gramStart"/>
      <w:r w:rsidRPr="00BD5217">
        <w:rPr>
          <w:rFonts w:ascii="Arial" w:hAnsi="Arial" w:cs="Arial"/>
          <w:lang w:val="it-IT"/>
        </w:rPr>
        <w:t>36</w:t>
      </w:r>
      <w:proofErr w:type="gramEnd"/>
      <w:r w:rsidRPr="00BD5217">
        <w:rPr>
          <w:rFonts w:ascii="Arial" w:hAnsi="Arial" w:cs="Arial"/>
          <w:lang w:val="it-IT"/>
        </w:rPr>
        <w:t xml:space="preserve"> e la durata del test è di 45 minuti.</w:t>
      </w:r>
    </w:p>
    <w:p w14:paraId="301DAE66" w14:textId="77777777" w:rsidR="00B7094F" w:rsidRPr="00B7094F" w:rsidRDefault="00B7094F" w:rsidP="00B7094F">
      <w:pPr>
        <w:rPr>
          <w:rFonts w:ascii="Arial" w:hAnsi="Arial" w:cs="Arial"/>
          <w:b/>
          <w:lang w:val="it-IT"/>
        </w:rPr>
      </w:pP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DF3077" w:rsidRPr="00BD5217" w14:paraId="2F3DBF3C" w14:textId="77777777" w:rsidTr="000C3561">
        <w:tc>
          <w:tcPr>
            <w:tcW w:w="709" w:type="dxa"/>
            <w:tcMar>
              <w:left w:w="85" w:type="dxa"/>
              <w:right w:w="85" w:type="dxa"/>
            </w:tcMar>
          </w:tcPr>
          <w:p w14:paraId="03A61590" w14:textId="77777777" w:rsidR="00DF3077" w:rsidRPr="00BD5217" w:rsidRDefault="00DF3077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425" w:type="dxa"/>
          </w:tcPr>
          <w:p w14:paraId="1595E5B8" w14:textId="77777777" w:rsidR="00DF3077" w:rsidRPr="00BD5217" w:rsidRDefault="00DF3077" w:rsidP="004B11F0">
            <w:pPr>
              <w:spacing w:before="120" w:after="60"/>
              <w:ind w:left="39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845C" w14:textId="7D3746B1" w:rsidR="00DF3077" w:rsidRPr="00BD5217" w:rsidRDefault="0095479C" w:rsidP="0095479C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affermazioni descrive meglio l’espressione “</w:t>
            </w:r>
            <w:proofErr w:type="spellStart"/>
            <w:r w:rsidR="00DF3077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DF3077" w:rsidRPr="00BD5217">
              <w:rPr>
                <w:rFonts w:ascii="Arial" w:hAnsi="Arial" w:cs="Arial"/>
                <w:lang w:val="it-IT"/>
              </w:rPr>
              <w:t xml:space="preserve"> marketing</w:t>
            </w:r>
            <w:r w:rsidRPr="00BD5217">
              <w:rPr>
                <w:rFonts w:ascii="Arial" w:hAnsi="Arial" w:cs="Arial"/>
                <w:lang w:val="it-IT"/>
              </w:rPr>
              <w:t>”</w:t>
            </w:r>
            <w:r w:rsidR="00DF3077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6CD47FF5" w14:textId="4720DAA6" w:rsidR="00DF3077" w:rsidRPr="00BD5217" w:rsidRDefault="00DF3077" w:rsidP="00BD60FD">
            <w:pPr>
              <w:spacing w:before="120" w:after="60"/>
              <w:ind w:right="-180"/>
              <w:jc w:val="center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DF3077" w:rsidRPr="00BD5217" w14:paraId="5E4378E7" w14:textId="77777777" w:rsidTr="00880342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EDE238E" w14:textId="77777777" w:rsidR="00DF3077" w:rsidRPr="00BD5217" w:rsidRDefault="00DF307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B06F8B8" w14:textId="77777777" w:rsidR="00DF3077" w:rsidRPr="00BD5217" w:rsidRDefault="00DF3077" w:rsidP="00937FC4">
            <w:pPr>
              <w:numPr>
                <w:ilvl w:val="0"/>
                <w:numId w:val="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8087AE" w14:textId="601F5E67" w:rsidR="00DF3077" w:rsidRPr="00BD5217" w:rsidRDefault="00DF3077" w:rsidP="00ED5A4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Marketing </w:t>
            </w:r>
            <w:r w:rsidR="00ED5A46" w:rsidRPr="00BD5217">
              <w:rPr>
                <w:rFonts w:ascii="Arial" w:hAnsi="Arial" w:cs="Arial"/>
                <w:lang w:val="it-IT"/>
              </w:rPr>
              <w:t>per i consumatori che usano una serie di canali online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EE1FA13" w14:textId="77777777" w:rsidR="00DF3077" w:rsidRPr="00BD5217" w:rsidRDefault="00DF307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3077" w:rsidRPr="00BD5217" w14:paraId="7F6015AF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D821321" w14:textId="77777777" w:rsidR="00DF3077" w:rsidRPr="00BD5217" w:rsidRDefault="00DF307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224B154" w14:textId="77777777" w:rsidR="00DF3077" w:rsidRPr="00BD5217" w:rsidRDefault="00DF3077" w:rsidP="00937FC4">
            <w:pPr>
              <w:numPr>
                <w:ilvl w:val="0"/>
                <w:numId w:val="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C346" w14:textId="2A135A4E" w:rsidR="00DF3077" w:rsidRPr="00BD5217" w:rsidRDefault="00ED5A46" w:rsidP="00ED5A4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Ottenimento di visibilità sui siti a partire da risultati non sponsorizzati dei motori di ricerca</w:t>
            </w:r>
            <w:r w:rsidR="00DF307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F573383" w14:textId="77777777" w:rsidR="00DF3077" w:rsidRPr="00BD5217" w:rsidRDefault="00DF307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3077" w:rsidRPr="00BD5217" w14:paraId="11C07800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42CC666" w14:textId="77777777" w:rsidR="00DF3077" w:rsidRPr="00BD5217" w:rsidRDefault="00DF307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4C3F937" w14:textId="77777777" w:rsidR="00DF3077" w:rsidRPr="00BD5217" w:rsidRDefault="00DF3077" w:rsidP="00937FC4">
            <w:pPr>
              <w:numPr>
                <w:ilvl w:val="0"/>
                <w:numId w:val="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BBB" w14:textId="31A53CF2" w:rsidR="00DF3077" w:rsidRPr="00BD5217" w:rsidRDefault="00DF3077" w:rsidP="00ED5A4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Marketing </w:t>
            </w:r>
            <w:r w:rsidR="00ED5A46" w:rsidRPr="00BD5217">
              <w:rPr>
                <w:rFonts w:ascii="Arial" w:hAnsi="Arial" w:cs="Arial"/>
                <w:lang w:val="it-IT"/>
              </w:rPr>
              <w:t>per i consumatori attraverso una campagna pubblicitaria televisiva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92F2C3A" w14:textId="77777777" w:rsidR="00DF3077" w:rsidRPr="00BD5217" w:rsidRDefault="00DF307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3077" w:rsidRPr="00BD5217" w14:paraId="438BF454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FC8640E" w14:textId="77777777" w:rsidR="00DF3077" w:rsidRPr="00BD5217" w:rsidRDefault="00DF307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5B32E92" w14:textId="77777777" w:rsidR="00DF3077" w:rsidRPr="00BD5217" w:rsidRDefault="00DF3077" w:rsidP="00937FC4">
            <w:pPr>
              <w:numPr>
                <w:ilvl w:val="0"/>
                <w:numId w:val="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8DCD" w14:textId="42CC73EE" w:rsidR="00DF3077" w:rsidRPr="00BD5217" w:rsidRDefault="00ED5A46" w:rsidP="00ED5A4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Esposizione al marchio pubblicizzato attraverso una campagna di marketing radio</w:t>
            </w:r>
            <w:r w:rsidR="00DF307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762C77E" w14:textId="77777777" w:rsidR="00DF3077" w:rsidRPr="00BD5217" w:rsidRDefault="00DF307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BC3BBD" w:rsidRPr="00BD5217" w14:paraId="035E0513" w14:textId="77777777" w:rsidTr="000C3561">
        <w:tc>
          <w:tcPr>
            <w:tcW w:w="709" w:type="dxa"/>
            <w:tcMar>
              <w:left w:w="85" w:type="dxa"/>
              <w:right w:w="85" w:type="dxa"/>
            </w:tcMar>
          </w:tcPr>
          <w:p w14:paraId="6B292643" w14:textId="77777777" w:rsidR="00BC3BBD" w:rsidRPr="00BD5217" w:rsidRDefault="00BC3BBD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</w:t>
            </w:r>
          </w:p>
        </w:tc>
        <w:tc>
          <w:tcPr>
            <w:tcW w:w="425" w:type="dxa"/>
          </w:tcPr>
          <w:p w14:paraId="24ADB9D3" w14:textId="77777777" w:rsidR="00BC3BBD" w:rsidRPr="00BD5217" w:rsidRDefault="00BC3BBD" w:rsidP="004B11F0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E9344" w14:textId="5B36F73D" w:rsidR="00BC3BBD" w:rsidRPr="00BD5217" w:rsidRDefault="00F14F58" w:rsidP="00E8379E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è un esempio di </w:t>
            </w:r>
            <w:r w:rsidR="00BC3BBD" w:rsidRPr="00BD5217">
              <w:rPr>
                <w:rFonts w:ascii="Arial" w:hAnsi="Arial" w:cs="Arial"/>
                <w:lang w:val="it-IT"/>
              </w:rPr>
              <w:t>marketing</w:t>
            </w:r>
            <w:r w:rsidR="00E8379E" w:rsidRPr="00BD5217">
              <w:rPr>
                <w:rFonts w:ascii="Arial" w:hAnsi="Arial" w:cs="Arial"/>
                <w:lang w:val="it-IT"/>
              </w:rPr>
              <w:t xml:space="preserve"> di contenuti</w:t>
            </w:r>
            <w:r w:rsidR="00BC3BBD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252479B6" w14:textId="4EFF4B73" w:rsidR="00BC3BBD" w:rsidRPr="00BD5217" w:rsidRDefault="00BC3BBD" w:rsidP="000143A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BC3BBD" w:rsidRPr="00BD5217" w14:paraId="11AFDFBC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8F56818" w14:textId="77777777" w:rsidR="00BC3BBD" w:rsidRPr="00BD5217" w:rsidRDefault="00BC3B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9A7316C" w14:textId="77777777" w:rsidR="00BC3BBD" w:rsidRPr="00BD5217" w:rsidRDefault="00BC3BBD" w:rsidP="00937FC4">
            <w:pPr>
              <w:numPr>
                <w:ilvl w:val="0"/>
                <w:numId w:val="2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A165" w14:textId="4493A392" w:rsidR="00BC3BBD" w:rsidRPr="00BD5217" w:rsidRDefault="00E8379E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Pubblicità sui siti w</w:t>
            </w:r>
            <w:r w:rsidR="00BC3BBD" w:rsidRPr="00BD5217">
              <w:rPr>
                <w:rFonts w:ascii="Arial" w:hAnsi="Arial" w:cs="Arial"/>
                <w:lang w:val="it-IT"/>
              </w:rPr>
              <w:t>eb.</w:t>
            </w:r>
          </w:p>
        </w:tc>
        <w:tc>
          <w:tcPr>
            <w:tcW w:w="1253" w:type="dxa"/>
            <w:vAlign w:val="center"/>
          </w:tcPr>
          <w:p w14:paraId="4E7FA37D" w14:textId="77777777" w:rsidR="00BC3BBD" w:rsidRPr="00BD5217" w:rsidRDefault="00BC3B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BC3BBD" w:rsidRPr="00BD5217" w14:paraId="7276FFED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326E34D" w14:textId="77777777" w:rsidR="00BC3BBD" w:rsidRPr="00BD5217" w:rsidRDefault="00BC3B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5EAB6B3" w14:textId="77777777" w:rsidR="00BC3BBD" w:rsidRPr="00BD5217" w:rsidRDefault="00BC3BBD" w:rsidP="00937FC4">
            <w:pPr>
              <w:numPr>
                <w:ilvl w:val="0"/>
                <w:numId w:val="2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6FAD92" w14:textId="5FED741F" w:rsidR="00BC3BBD" w:rsidRPr="00BD5217" w:rsidRDefault="00E8379E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Condivisione di video didattici in alta qualità</w:t>
            </w:r>
            <w:r w:rsidR="00BC3BBD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F628AE3" w14:textId="77777777" w:rsidR="00BC3BBD" w:rsidRPr="00BD5217" w:rsidRDefault="00BC3B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BC3BBD" w:rsidRPr="00BD5217" w14:paraId="561186E3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A4522A7" w14:textId="77777777" w:rsidR="00BC3BBD" w:rsidRPr="00BD5217" w:rsidRDefault="00BC3B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94F4EBD" w14:textId="77777777" w:rsidR="00BC3BBD" w:rsidRPr="00BD5217" w:rsidRDefault="00BC3BBD" w:rsidP="00937FC4">
            <w:pPr>
              <w:numPr>
                <w:ilvl w:val="0"/>
                <w:numId w:val="2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7BFB" w14:textId="651D279E" w:rsidR="00BC3BBD" w:rsidRPr="00BD5217" w:rsidRDefault="00E8379E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Monitoraggio del traffico su un sito</w:t>
            </w:r>
            <w:r w:rsidR="00BC3BBD" w:rsidRPr="00BD5217">
              <w:rPr>
                <w:rFonts w:ascii="Arial" w:hAnsi="Arial" w:cs="Arial"/>
                <w:lang w:val="it-IT"/>
              </w:rPr>
              <w:t xml:space="preserve"> web.</w:t>
            </w:r>
          </w:p>
        </w:tc>
        <w:tc>
          <w:tcPr>
            <w:tcW w:w="1253" w:type="dxa"/>
            <w:vAlign w:val="center"/>
          </w:tcPr>
          <w:p w14:paraId="427D256C" w14:textId="77777777" w:rsidR="00BC3BBD" w:rsidRPr="00BD5217" w:rsidRDefault="00BC3B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BC3BBD" w:rsidRPr="00BD5217" w14:paraId="096B7D78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9708675" w14:textId="77777777" w:rsidR="00BC3BBD" w:rsidRPr="00BD5217" w:rsidRDefault="00BC3B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CE32818" w14:textId="77777777" w:rsidR="00BC3BBD" w:rsidRPr="00BD5217" w:rsidRDefault="00BC3BBD" w:rsidP="00937FC4">
            <w:pPr>
              <w:numPr>
                <w:ilvl w:val="0"/>
                <w:numId w:val="2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08A4" w14:textId="24ABB2CC" w:rsidR="00BC3BBD" w:rsidRPr="00BD5217" w:rsidRDefault="00BC3BBD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</w:t>
            </w:r>
            <w:r w:rsidR="00E8379E" w:rsidRPr="00BD5217">
              <w:rPr>
                <w:rFonts w:ascii="Arial" w:hAnsi="Arial" w:cs="Arial"/>
                <w:lang w:val="it-IT"/>
              </w:rPr>
              <w:t xml:space="preserve">pedizione di pubblicità via </w:t>
            </w:r>
            <w:r w:rsidRPr="00BD5217">
              <w:rPr>
                <w:rFonts w:ascii="Arial" w:hAnsi="Arial" w:cs="Arial"/>
                <w:lang w:val="it-IT"/>
              </w:rPr>
              <w:t xml:space="preserve">e-mail. </w:t>
            </w:r>
          </w:p>
        </w:tc>
        <w:tc>
          <w:tcPr>
            <w:tcW w:w="1253" w:type="dxa"/>
            <w:vAlign w:val="center"/>
          </w:tcPr>
          <w:p w14:paraId="6E067961" w14:textId="77777777" w:rsidR="00BC3BBD" w:rsidRPr="00BD5217" w:rsidRDefault="00BC3B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7D38E8" w:rsidRPr="00BD5217" w14:paraId="65261C5A" w14:textId="77777777" w:rsidTr="000C3561">
        <w:tc>
          <w:tcPr>
            <w:tcW w:w="709" w:type="dxa"/>
            <w:tcMar>
              <w:left w:w="85" w:type="dxa"/>
              <w:right w:w="85" w:type="dxa"/>
            </w:tcMar>
          </w:tcPr>
          <w:p w14:paraId="7BB9288D" w14:textId="77777777" w:rsidR="007D38E8" w:rsidRPr="00BD5217" w:rsidRDefault="007D38E8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3</w:t>
            </w:r>
          </w:p>
        </w:tc>
        <w:tc>
          <w:tcPr>
            <w:tcW w:w="425" w:type="dxa"/>
          </w:tcPr>
          <w:p w14:paraId="09559FC3" w14:textId="77777777" w:rsidR="007D38E8" w:rsidRPr="00BD5217" w:rsidRDefault="007D38E8" w:rsidP="004B11F0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BD1A" w14:textId="66298976" w:rsidR="007D38E8" w:rsidRPr="00BD5217" w:rsidRDefault="00E8379E" w:rsidP="00E8379E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Stai descrivendo i benefici del </w:t>
            </w:r>
            <w:proofErr w:type="spellStart"/>
            <w:r w:rsidR="007D38E8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7D38E8" w:rsidRPr="00BD5217">
              <w:rPr>
                <w:rFonts w:ascii="Arial" w:hAnsi="Arial" w:cs="Arial"/>
                <w:lang w:val="it-IT"/>
              </w:rPr>
              <w:t xml:space="preserve"> marketing </w:t>
            </w:r>
            <w:r w:rsidRPr="00BD5217">
              <w:rPr>
                <w:rFonts w:ascii="Arial" w:hAnsi="Arial" w:cs="Arial"/>
                <w:lang w:val="it-IT"/>
              </w:rPr>
              <w:t>al tuo socio in affari</w:t>
            </w:r>
            <w:r w:rsidR="007D38E8" w:rsidRPr="00BD5217">
              <w:rPr>
                <w:rFonts w:ascii="Arial" w:hAnsi="Arial" w:cs="Arial"/>
                <w:lang w:val="it-IT"/>
              </w:rPr>
              <w:t>.</w:t>
            </w:r>
            <w:r w:rsidRPr="00BD5217">
              <w:rPr>
                <w:rFonts w:ascii="Arial" w:hAnsi="Arial" w:cs="Arial"/>
                <w:lang w:val="it-IT"/>
              </w:rPr>
              <w:t xml:space="preserve"> Quale delle seguenti affermazioni è un vantaggio dell’utilizzo del </w:t>
            </w:r>
            <w:proofErr w:type="spellStart"/>
            <w:r w:rsidR="007D38E8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7D38E8" w:rsidRPr="00BD5217">
              <w:rPr>
                <w:rFonts w:ascii="Arial" w:hAnsi="Arial" w:cs="Arial"/>
                <w:lang w:val="it-IT"/>
              </w:rPr>
              <w:t xml:space="preserve"> marketing </w:t>
            </w:r>
            <w:r w:rsidRPr="00BD5217">
              <w:rPr>
                <w:rFonts w:ascii="Arial" w:hAnsi="Arial" w:cs="Arial"/>
                <w:lang w:val="it-IT"/>
              </w:rPr>
              <w:t xml:space="preserve">rispetto alle tradizionali tecniche di </w:t>
            </w:r>
            <w:r w:rsidR="007D38E8" w:rsidRPr="00BD5217">
              <w:rPr>
                <w:rFonts w:ascii="Arial" w:hAnsi="Arial" w:cs="Arial"/>
                <w:lang w:val="it-IT"/>
              </w:rPr>
              <w:t>marketing?</w:t>
            </w:r>
          </w:p>
        </w:tc>
        <w:tc>
          <w:tcPr>
            <w:tcW w:w="1253" w:type="dxa"/>
            <w:vAlign w:val="bottom"/>
          </w:tcPr>
          <w:p w14:paraId="6009704D" w14:textId="635433CF" w:rsidR="007D38E8" w:rsidRPr="00BD5217" w:rsidRDefault="007D38E8" w:rsidP="004B11F0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7D38E8" w:rsidRPr="00BD5217" w14:paraId="00855034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21A957F" w14:textId="77777777" w:rsidR="007D38E8" w:rsidRPr="00BD5217" w:rsidRDefault="007D38E8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0E5D2B9" w14:textId="77777777" w:rsidR="007D38E8" w:rsidRPr="00BD5217" w:rsidRDefault="007D38E8" w:rsidP="0087661A">
            <w:pPr>
              <w:numPr>
                <w:ilvl w:val="0"/>
                <w:numId w:val="5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D5C8" w14:textId="46B6A927" w:rsidR="007D38E8" w:rsidRPr="00BD5217" w:rsidRDefault="00E8379E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Può essere implementato senza pianificazione o gestione</w:t>
            </w:r>
            <w:r w:rsidR="007D38E8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C032A94" w14:textId="77777777" w:rsidR="007D38E8" w:rsidRPr="00BD5217" w:rsidRDefault="007D38E8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7D38E8" w:rsidRPr="00BD5217" w14:paraId="1F89DB6C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562859A" w14:textId="77777777" w:rsidR="007D38E8" w:rsidRPr="00BD5217" w:rsidRDefault="007D38E8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FAC2CF3" w14:textId="77777777" w:rsidR="007D38E8" w:rsidRPr="00BD5217" w:rsidRDefault="007D38E8" w:rsidP="0087661A">
            <w:pPr>
              <w:numPr>
                <w:ilvl w:val="0"/>
                <w:numId w:val="5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60FA" w14:textId="16CDF5A8" w:rsidR="007D38E8" w:rsidRPr="00BD5217" w:rsidRDefault="00E8379E" w:rsidP="00E8379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È adatto per tutti i tipi di prodotti e servizi</w:t>
            </w:r>
            <w:r w:rsidR="007D38E8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FA607E5" w14:textId="77777777" w:rsidR="007D38E8" w:rsidRPr="00BD5217" w:rsidRDefault="007D38E8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7D38E8" w:rsidRPr="00BD5217" w14:paraId="1F8D7377" w14:textId="77777777" w:rsidTr="000C356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6B38233" w14:textId="77777777" w:rsidR="007D38E8" w:rsidRPr="00BD5217" w:rsidRDefault="007D38E8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F968857" w14:textId="77777777" w:rsidR="007D38E8" w:rsidRPr="00BD5217" w:rsidRDefault="007D38E8" w:rsidP="0087661A">
            <w:pPr>
              <w:numPr>
                <w:ilvl w:val="0"/>
                <w:numId w:val="5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32B8" w14:textId="71BE2F2C" w:rsidR="007D38E8" w:rsidRPr="00BD5217" w:rsidRDefault="00E8379E" w:rsidP="002014F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Viene sempre visto in modo positivo</w:t>
            </w:r>
            <w:r w:rsidR="002014F4" w:rsidRPr="00BD5217">
              <w:rPr>
                <w:rFonts w:ascii="Arial" w:hAnsi="Arial" w:cs="Arial"/>
                <w:lang w:val="it-IT"/>
              </w:rPr>
              <w:t xml:space="preserve"> dai clienti </w:t>
            </w:r>
            <w:r w:rsidR="007D38E8" w:rsidRPr="00BD5217">
              <w:rPr>
                <w:rFonts w:ascii="Arial" w:hAnsi="Arial" w:cs="Arial"/>
                <w:lang w:val="it-IT"/>
              </w:rPr>
              <w:t>online.</w:t>
            </w:r>
          </w:p>
        </w:tc>
        <w:tc>
          <w:tcPr>
            <w:tcW w:w="1253" w:type="dxa"/>
            <w:vAlign w:val="center"/>
          </w:tcPr>
          <w:p w14:paraId="3F1B90C4" w14:textId="77777777" w:rsidR="007D38E8" w:rsidRPr="00BD5217" w:rsidRDefault="007D38E8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7D38E8" w:rsidRPr="00BD5217" w14:paraId="0176AE9A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09361EB" w14:textId="77777777" w:rsidR="007D38E8" w:rsidRPr="00BD5217" w:rsidRDefault="007D38E8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1202501" w14:textId="77777777" w:rsidR="007D38E8" w:rsidRPr="00BD5217" w:rsidRDefault="007D38E8" w:rsidP="0087661A">
            <w:pPr>
              <w:numPr>
                <w:ilvl w:val="0"/>
                <w:numId w:val="5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38466B" w14:textId="32A61257" w:rsidR="007D38E8" w:rsidRPr="00BD5217" w:rsidRDefault="002014F4" w:rsidP="002014F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Permette un’interazione diretta con i clienti</w:t>
            </w:r>
            <w:r w:rsidR="007D38E8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EF25369" w14:textId="77777777" w:rsidR="007D38E8" w:rsidRPr="00BD5217" w:rsidRDefault="007D38E8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75BD1589" w14:textId="77777777" w:rsidTr="00EB0F58">
        <w:tc>
          <w:tcPr>
            <w:tcW w:w="709" w:type="dxa"/>
            <w:tcMar>
              <w:left w:w="85" w:type="dxa"/>
              <w:right w:w="85" w:type="dxa"/>
            </w:tcMar>
          </w:tcPr>
          <w:p w14:paraId="4114FA0D" w14:textId="77777777" w:rsidR="000C3561" w:rsidRPr="00BD5217" w:rsidRDefault="000C3561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4</w:t>
            </w:r>
          </w:p>
        </w:tc>
        <w:tc>
          <w:tcPr>
            <w:tcW w:w="425" w:type="dxa"/>
          </w:tcPr>
          <w:p w14:paraId="5CC98FBA" w14:textId="77777777" w:rsidR="000C3561" w:rsidRPr="00BD5217" w:rsidRDefault="000C3561" w:rsidP="004B11F0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B10E" w14:textId="64E96FE0" w:rsidR="000C3561" w:rsidRPr="00BD5217" w:rsidRDefault="000664E9" w:rsidP="000664E9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Stai sviluppando una strategia di </w:t>
            </w:r>
            <w:proofErr w:type="spellStart"/>
            <w:r w:rsidR="000C3561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0C3561" w:rsidRPr="00BD5217">
              <w:rPr>
                <w:rFonts w:ascii="Arial" w:hAnsi="Arial" w:cs="Arial"/>
                <w:lang w:val="it-IT"/>
              </w:rPr>
              <w:t xml:space="preserve"> marketing </w:t>
            </w:r>
            <w:r w:rsidRPr="00BD5217">
              <w:rPr>
                <w:rFonts w:ascii="Arial" w:hAnsi="Arial" w:cs="Arial"/>
                <w:lang w:val="it-IT"/>
              </w:rPr>
              <w:t>per un negozio di telefonini in Spagna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. </w:t>
            </w:r>
            <w:r w:rsidRPr="00BD5217">
              <w:rPr>
                <w:rFonts w:ascii="Arial" w:hAnsi="Arial" w:cs="Arial"/>
                <w:lang w:val="it-IT"/>
              </w:rPr>
              <w:t xml:space="preserve">Quale delle seguenti attività NON verrà probabilmente inclusa nella tua strategia di </w:t>
            </w:r>
            <w:proofErr w:type="spellStart"/>
            <w:r w:rsidR="000C3561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0C3561" w:rsidRPr="00BD5217">
              <w:rPr>
                <w:rFonts w:ascii="Arial" w:hAnsi="Arial" w:cs="Arial"/>
                <w:lang w:val="it-IT"/>
              </w:rPr>
              <w:t xml:space="preserve"> marketing?</w:t>
            </w:r>
          </w:p>
        </w:tc>
        <w:tc>
          <w:tcPr>
            <w:tcW w:w="1253" w:type="dxa"/>
            <w:vAlign w:val="bottom"/>
          </w:tcPr>
          <w:p w14:paraId="5EE441CC" w14:textId="32A74A9D" w:rsidR="000C3561" w:rsidRPr="00BD5217" w:rsidRDefault="000C3561" w:rsidP="004B11F0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C3561" w:rsidRPr="00BD5217" w14:paraId="7014A48C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1F00E38" w14:textId="77777777" w:rsidR="000C3561" w:rsidRPr="00BD5217" w:rsidRDefault="000C3561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15E7873" w14:textId="77777777" w:rsidR="000C3561" w:rsidRPr="00BD5217" w:rsidRDefault="000C3561" w:rsidP="0087661A">
            <w:pPr>
              <w:numPr>
                <w:ilvl w:val="0"/>
                <w:numId w:val="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A23A" w14:textId="4DE47139" w:rsidR="000C3561" w:rsidRPr="00BD5217" w:rsidRDefault="000664E9" w:rsidP="000664E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Decidere l’allocazione del budget per le campagne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43F6BBA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516E810E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2F970DD" w14:textId="77777777" w:rsidR="000C3561" w:rsidRPr="00BD5217" w:rsidRDefault="000C3561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66BBE9B" w14:textId="77777777" w:rsidR="000C3561" w:rsidRPr="00BD5217" w:rsidRDefault="000C3561" w:rsidP="0087661A">
            <w:pPr>
              <w:numPr>
                <w:ilvl w:val="0"/>
                <w:numId w:val="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FE80" w14:textId="36DD401A" w:rsidR="000C3561" w:rsidRPr="00BD5217" w:rsidRDefault="000664E9" w:rsidP="000664E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Effettuare un’analisi dei concorrenti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5DF4533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3D9AABC5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759D386" w14:textId="77777777" w:rsidR="000C3561" w:rsidRPr="00BD5217" w:rsidRDefault="000C3561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C14828F" w14:textId="77777777" w:rsidR="000C3561" w:rsidRPr="00BD5217" w:rsidRDefault="000C3561" w:rsidP="0087661A">
            <w:pPr>
              <w:numPr>
                <w:ilvl w:val="0"/>
                <w:numId w:val="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E1A1B5" w14:textId="3B04B952" w:rsidR="000C3561" w:rsidRPr="00BD5217" w:rsidRDefault="000664E9" w:rsidP="000664E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Pianificare una campagna di telemarketing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0057D0A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1F347E28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1BC74D0" w14:textId="77777777" w:rsidR="000C3561" w:rsidRPr="00BD5217" w:rsidRDefault="000C3561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5DA3E01" w14:textId="77777777" w:rsidR="000C3561" w:rsidRPr="00BD5217" w:rsidRDefault="000C3561" w:rsidP="0087661A">
            <w:pPr>
              <w:numPr>
                <w:ilvl w:val="0"/>
                <w:numId w:val="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A2AE" w14:textId="45004186" w:rsidR="000C3561" w:rsidRPr="00BD5217" w:rsidRDefault="000664E9" w:rsidP="000664E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Selezionare le piattaforme adeguate da usare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B32996B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7C44A74F" w14:textId="77777777" w:rsidR="00BD5217" w:rsidRDefault="00BD5217">
      <w:r>
        <w:br w:type="page"/>
      </w: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0C3561" w:rsidRPr="00BD5217" w14:paraId="398C01E8" w14:textId="77777777" w:rsidTr="00EB0F58">
        <w:tc>
          <w:tcPr>
            <w:tcW w:w="709" w:type="dxa"/>
            <w:tcMar>
              <w:left w:w="85" w:type="dxa"/>
              <w:right w:w="85" w:type="dxa"/>
            </w:tcMar>
          </w:tcPr>
          <w:p w14:paraId="1F218CE1" w14:textId="3A8E32EE" w:rsidR="000C3561" w:rsidRPr="00BD5217" w:rsidRDefault="000C3561" w:rsidP="00302E9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5</w:t>
            </w:r>
          </w:p>
        </w:tc>
        <w:tc>
          <w:tcPr>
            <w:tcW w:w="425" w:type="dxa"/>
          </w:tcPr>
          <w:p w14:paraId="6526688E" w14:textId="77777777" w:rsidR="000C3561" w:rsidRPr="00BD5217" w:rsidRDefault="000C3561" w:rsidP="00302E9B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6011B" w14:textId="4AF35438" w:rsidR="000C3561" w:rsidRPr="00BD5217" w:rsidRDefault="000664E9" w:rsidP="00711330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tipi di contenuto useresti tipicamente per </w:t>
            </w:r>
            <w:r w:rsidR="00711330" w:rsidRPr="00BD5217">
              <w:rPr>
                <w:rFonts w:ascii="Arial" w:hAnsi="Arial" w:cs="Arial"/>
                <w:lang w:val="it-IT"/>
              </w:rPr>
              <w:t xml:space="preserve">guidare il traffico 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online </w:t>
            </w:r>
            <w:r w:rsidR="00711330" w:rsidRPr="00BD5217">
              <w:rPr>
                <w:rFonts w:ascii="Arial" w:hAnsi="Arial" w:cs="Arial"/>
                <w:lang w:val="it-IT"/>
              </w:rPr>
              <w:t>e migliorare il coinvolgimento</w:t>
            </w:r>
            <w:r w:rsidR="000C3561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68E52366" w14:textId="597B2A3D" w:rsidR="000C3561" w:rsidRPr="00BD5217" w:rsidRDefault="000C3561" w:rsidP="00302E9B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C3561" w:rsidRPr="00BD5217" w14:paraId="1BCE6A20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B31F2CE" w14:textId="77777777" w:rsidR="000C3561" w:rsidRPr="00BD5217" w:rsidRDefault="000C3561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63C944A" w14:textId="77777777" w:rsidR="000C3561" w:rsidRPr="00BD5217" w:rsidRDefault="000C3561" w:rsidP="00D52D60">
            <w:pPr>
              <w:numPr>
                <w:ilvl w:val="0"/>
                <w:numId w:val="1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B159" w14:textId="465D70B9" w:rsidR="000C3561" w:rsidRPr="00BD5217" w:rsidRDefault="00711330" w:rsidP="00302E9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Cataloghi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ACD94B2" w14:textId="77777777" w:rsidR="000C3561" w:rsidRPr="00BD5217" w:rsidRDefault="000C3561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574DF506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8CA11F5" w14:textId="77777777" w:rsidR="000C3561" w:rsidRPr="00BD5217" w:rsidRDefault="000C3561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B1FD704" w14:textId="77777777" w:rsidR="000C3561" w:rsidRPr="00BD5217" w:rsidRDefault="000C3561" w:rsidP="00D52D60">
            <w:pPr>
              <w:numPr>
                <w:ilvl w:val="0"/>
                <w:numId w:val="1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ADAF" w14:textId="1FF498B4" w:rsidR="000C3561" w:rsidRPr="00BD5217" w:rsidRDefault="00BC0C16" w:rsidP="00BC0C1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Report di valutazione accademica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97C0EBA" w14:textId="77777777" w:rsidR="000C3561" w:rsidRPr="00BD5217" w:rsidRDefault="000C3561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6F9B483E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4BDBFE5" w14:textId="77777777" w:rsidR="000C3561" w:rsidRPr="00BD5217" w:rsidRDefault="000C3561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E77906D" w14:textId="77777777" w:rsidR="000C3561" w:rsidRPr="00BD5217" w:rsidRDefault="000C3561" w:rsidP="00D52D60">
            <w:pPr>
              <w:numPr>
                <w:ilvl w:val="0"/>
                <w:numId w:val="1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BEC9671" w14:textId="015A3FE5" w:rsidR="000C3561" w:rsidRPr="00BD5217" w:rsidRDefault="000C3561" w:rsidP="00BC0C16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Infogra</w:t>
            </w:r>
            <w:r w:rsidR="00BC0C16" w:rsidRPr="00BD5217">
              <w:rPr>
                <w:rFonts w:ascii="Arial" w:hAnsi="Arial" w:cs="Arial"/>
                <w:lang w:val="it-IT"/>
              </w:rPr>
              <w:t>fica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E5435A8" w14:textId="77777777" w:rsidR="000C3561" w:rsidRPr="00BD5217" w:rsidRDefault="000C3561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1EC2E131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32F670A" w14:textId="77777777" w:rsidR="000C3561" w:rsidRPr="00BD5217" w:rsidRDefault="000C3561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C90AF7E" w14:textId="77777777" w:rsidR="000C3561" w:rsidRPr="00BD5217" w:rsidRDefault="000C3561" w:rsidP="00D52D60">
            <w:pPr>
              <w:numPr>
                <w:ilvl w:val="0"/>
                <w:numId w:val="1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94BD8" w14:textId="510CEF50" w:rsidR="000C3561" w:rsidRPr="00BD5217" w:rsidRDefault="00BC0C16" w:rsidP="00302E9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Cartelloni stradali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ACF537F" w14:textId="77777777" w:rsidR="000C3561" w:rsidRPr="00BD5217" w:rsidRDefault="000C3561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7A521520" w14:textId="77777777" w:rsidTr="00EB0F58">
        <w:tc>
          <w:tcPr>
            <w:tcW w:w="709" w:type="dxa"/>
            <w:tcMar>
              <w:left w:w="85" w:type="dxa"/>
              <w:right w:w="85" w:type="dxa"/>
            </w:tcMar>
          </w:tcPr>
          <w:p w14:paraId="3545D52A" w14:textId="77777777" w:rsidR="000C3561" w:rsidRPr="00BD5217" w:rsidRDefault="000C3561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6</w:t>
            </w:r>
          </w:p>
        </w:tc>
        <w:tc>
          <w:tcPr>
            <w:tcW w:w="425" w:type="dxa"/>
          </w:tcPr>
          <w:p w14:paraId="530F8738" w14:textId="77777777" w:rsidR="000C3561" w:rsidRPr="00BD5217" w:rsidRDefault="000C3561" w:rsidP="00167548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35CD1" w14:textId="72ECEBC8" w:rsidR="000C3561" w:rsidRPr="00BD5217" w:rsidRDefault="00BC0C16" w:rsidP="00BC0C1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delle seguenti definizioni descrive meglio un </w:t>
            </w:r>
            <w:r w:rsidR="000C3561" w:rsidRPr="00BD5217">
              <w:rPr>
                <w:rFonts w:ascii="Arial" w:hAnsi="Arial" w:cs="Arial"/>
                <w:lang w:val="it-IT"/>
              </w:rPr>
              <w:t>blog?</w:t>
            </w:r>
          </w:p>
        </w:tc>
        <w:tc>
          <w:tcPr>
            <w:tcW w:w="1253" w:type="dxa"/>
            <w:vAlign w:val="bottom"/>
          </w:tcPr>
          <w:p w14:paraId="02CC7FDE" w14:textId="3B23954B" w:rsidR="000C3561" w:rsidRPr="00BD5217" w:rsidRDefault="000C3561" w:rsidP="00167548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C3561" w:rsidRPr="00BD5217" w14:paraId="4EE62791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A0176A5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53178D2" w14:textId="77777777" w:rsidR="000C3561" w:rsidRPr="00BD5217" w:rsidRDefault="000C3561" w:rsidP="00D52D60">
            <w:pPr>
              <w:numPr>
                <w:ilvl w:val="0"/>
                <w:numId w:val="4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F50B2C" w14:textId="22A6B066" w:rsidR="000C3561" w:rsidRPr="00BD5217" w:rsidRDefault="00BC0C16" w:rsidP="00BC0C1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Diario 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online </w:t>
            </w:r>
            <w:r w:rsidRPr="00BD5217">
              <w:rPr>
                <w:rFonts w:ascii="Arial" w:hAnsi="Arial" w:cs="Arial"/>
                <w:lang w:val="it-IT"/>
              </w:rPr>
              <w:t>che viene aggiornato di frequente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4BA6CA1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02C87435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E88BFAA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F2DBC5F" w14:textId="77777777" w:rsidR="000C3561" w:rsidRPr="00BD5217" w:rsidRDefault="000C3561" w:rsidP="00D52D60">
            <w:pPr>
              <w:numPr>
                <w:ilvl w:val="0"/>
                <w:numId w:val="4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334B" w14:textId="334CCF02" w:rsidR="000C3561" w:rsidRPr="00BD5217" w:rsidRDefault="00BC0C16" w:rsidP="00BC0C1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Sito web in cui le aziende sono raggruppate per categoria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4DCB995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206ECD84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F1EB805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8867C73" w14:textId="77777777" w:rsidR="000C3561" w:rsidRPr="00BD5217" w:rsidRDefault="000C3561" w:rsidP="00D52D60">
            <w:pPr>
              <w:numPr>
                <w:ilvl w:val="0"/>
                <w:numId w:val="4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1016" w14:textId="297A974E" w:rsidR="000C3561" w:rsidRPr="00BD5217" w:rsidRDefault="00BC0C16" w:rsidP="00BC0C1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Comunità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 online </w:t>
            </w:r>
            <w:r w:rsidRPr="00BD5217">
              <w:rPr>
                <w:rFonts w:ascii="Arial" w:hAnsi="Arial" w:cs="Arial"/>
                <w:lang w:val="it-IT"/>
              </w:rPr>
              <w:t>per la condivisione di informazioni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8B2DA56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7DF3B85C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5CF043D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1E27659" w14:textId="77777777" w:rsidR="000C3561" w:rsidRPr="00BD5217" w:rsidRDefault="000C3561" w:rsidP="00D52D60">
            <w:pPr>
              <w:numPr>
                <w:ilvl w:val="0"/>
                <w:numId w:val="4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F42B" w14:textId="753402F9" w:rsidR="000C3561" w:rsidRPr="00BD5217" w:rsidRDefault="00BC0C16" w:rsidP="00BC0C1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Mercato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 online</w:t>
            </w:r>
            <w:r w:rsidRPr="00BD5217">
              <w:rPr>
                <w:rFonts w:ascii="Arial" w:hAnsi="Arial" w:cs="Arial"/>
                <w:lang w:val="it-IT"/>
              </w:rPr>
              <w:t xml:space="preserve"> dove vengono vendute merci e servizi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8BE0C8A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2752C2FA" w14:textId="77777777" w:rsidTr="00EB0F58">
        <w:tc>
          <w:tcPr>
            <w:tcW w:w="709" w:type="dxa"/>
            <w:tcMar>
              <w:left w:w="85" w:type="dxa"/>
              <w:right w:w="85" w:type="dxa"/>
            </w:tcMar>
          </w:tcPr>
          <w:p w14:paraId="09F4A466" w14:textId="77777777" w:rsidR="000C3561" w:rsidRPr="00BD5217" w:rsidRDefault="000C3561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7</w:t>
            </w:r>
          </w:p>
        </w:tc>
        <w:tc>
          <w:tcPr>
            <w:tcW w:w="425" w:type="dxa"/>
          </w:tcPr>
          <w:p w14:paraId="0953A404" w14:textId="77777777" w:rsidR="000C3561" w:rsidRPr="00BD5217" w:rsidRDefault="000C3561" w:rsidP="00167548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E174" w14:textId="2C695FF2" w:rsidR="000C3561" w:rsidRPr="00BD5217" w:rsidRDefault="002612B1" w:rsidP="002612B1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delle seguenti azioni è uno dei primi passi da fare quando crei la tua presenza </w:t>
            </w:r>
            <w:r w:rsidR="000C3561" w:rsidRPr="00BD5217">
              <w:rPr>
                <w:rFonts w:ascii="Arial" w:hAnsi="Arial" w:cs="Arial"/>
                <w:lang w:val="it-IT"/>
              </w:rPr>
              <w:t>online?</w:t>
            </w:r>
            <w:r w:rsidR="000C3561" w:rsidRPr="00BD5217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5720FB3A" w14:textId="6525B5EC" w:rsidR="000C3561" w:rsidRPr="00BD5217" w:rsidRDefault="000C3561" w:rsidP="00167548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C3561" w:rsidRPr="00BD5217" w14:paraId="432CCD64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D0EC1AB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A289696" w14:textId="77777777" w:rsidR="000C3561" w:rsidRPr="00BD5217" w:rsidRDefault="000C3561" w:rsidP="00391CD3">
            <w:pPr>
              <w:numPr>
                <w:ilvl w:val="0"/>
                <w:numId w:val="1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CDAF" w14:textId="4D4B4A88" w:rsidR="000C3561" w:rsidRPr="00BD5217" w:rsidRDefault="002612B1" w:rsidP="002612B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Promuovere il tuo sito web usando una campagna pubblicitaria</w:t>
            </w:r>
            <w:r w:rsidR="000C3561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F50A092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7CA6C825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8D052B1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B011037" w14:textId="77777777" w:rsidR="000C3561" w:rsidRPr="00BD5217" w:rsidRDefault="000C3561" w:rsidP="00391CD3">
            <w:pPr>
              <w:numPr>
                <w:ilvl w:val="0"/>
                <w:numId w:val="1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E57F" w14:textId="7A1F2FDC" w:rsidR="000C3561" w:rsidRPr="00BD5217" w:rsidRDefault="002612B1" w:rsidP="002612B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Registrare un </w:t>
            </w:r>
            <w:r w:rsidR="000C3561" w:rsidRPr="00BD5217">
              <w:rPr>
                <w:rFonts w:ascii="Arial" w:hAnsi="Arial" w:cs="Arial"/>
                <w:lang w:val="it-IT"/>
              </w:rPr>
              <w:t xml:space="preserve">account </w:t>
            </w:r>
            <w:r w:rsidRPr="00BD5217">
              <w:rPr>
                <w:rFonts w:ascii="Arial" w:hAnsi="Arial" w:cs="Arial"/>
                <w:lang w:val="it-IT"/>
              </w:rPr>
              <w:t xml:space="preserve">su una rete per la pubblicità </w:t>
            </w:r>
            <w:r w:rsidR="000C3561" w:rsidRPr="00BD5217">
              <w:rPr>
                <w:rFonts w:ascii="Arial" w:hAnsi="Arial" w:cs="Arial"/>
                <w:lang w:val="it-IT"/>
              </w:rPr>
              <w:t>online.</w:t>
            </w:r>
          </w:p>
        </w:tc>
        <w:tc>
          <w:tcPr>
            <w:tcW w:w="1253" w:type="dxa"/>
            <w:vAlign w:val="center"/>
          </w:tcPr>
          <w:p w14:paraId="3F8C18F8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3D965F38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5591C6B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6A3FAC7" w14:textId="77777777" w:rsidR="000C3561" w:rsidRPr="00BD5217" w:rsidRDefault="000C3561" w:rsidP="00391CD3">
            <w:pPr>
              <w:numPr>
                <w:ilvl w:val="0"/>
                <w:numId w:val="1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D89031" w14:textId="2093CF15" w:rsidR="000C3561" w:rsidRPr="00BD5217" w:rsidRDefault="002612B1" w:rsidP="002612B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Registrarti su un sito web per il servizio di </w:t>
            </w:r>
            <w:r w:rsidR="000C3561" w:rsidRPr="00BD5217">
              <w:rPr>
                <w:rFonts w:ascii="Arial" w:hAnsi="Arial" w:cs="Arial"/>
                <w:lang w:val="it-IT"/>
              </w:rPr>
              <w:t>hosting.</w:t>
            </w:r>
          </w:p>
        </w:tc>
        <w:tc>
          <w:tcPr>
            <w:tcW w:w="1253" w:type="dxa"/>
            <w:vAlign w:val="center"/>
          </w:tcPr>
          <w:p w14:paraId="7E2070DA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C3561" w:rsidRPr="00BD5217" w14:paraId="4BA27D67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CCFC348" w14:textId="77777777" w:rsidR="000C3561" w:rsidRPr="00BD5217" w:rsidRDefault="000C3561" w:rsidP="00167548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9837620" w14:textId="77777777" w:rsidR="000C3561" w:rsidRPr="00BD5217" w:rsidRDefault="000C3561" w:rsidP="00391CD3">
            <w:pPr>
              <w:numPr>
                <w:ilvl w:val="0"/>
                <w:numId w:val="16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782B8" w14:textId="5AAAB03C" w:rsidR="000C3561" w:rsidRPr="00BD5217" w:rsidRDefault="002612B1" w:rsidP="002612B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Fare pubblicità su una piattaforma di </w:t>
            </w:r>
            <w:r w:rsidR="000C3561" w:rsidRPr="00BD5217">
              <w:rPr>
                <w:rFonts w:ascii="Arial" w:hAnsi="Arial" w:cs="Arial"/>
                <w:lang w:val="it-IT"/>
              </w:rPr>
              <w:t>social media.</w:t>
            </w:r>
          </w:p>
        </w:tc>
        <w:tc>
          <w:tcPr>
            <w:tcW w:w="1253" w:type="dxa"/>
            <w:vAlign w:val="center"/>
          </w:tcPr>
          <w:p w14:paraId="6F3E7F31" w14:textId="77777777" w:rsidR="000C3561" w:rsidRPr="00BD5217" w:rsidRDefault="000C3561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E14C7" w:rsidRPr="00BD5217" w14:paraId="2433C54F" w14:textId="77777777" w:rsidTr="00EB0F58">
        <w:tc>
          <w:tcPr>
            <w:tcW w:w="709" w:type="dxa"/>
            <w:tcMar>
              <w:left w:w="85" w:type="dxa"/>
              <w:right w:w="85" w:type="dxa"/>
            </w:tcMar>
          </w:tcPr>
          <w:p w14:paraId="33B1A2F9" w14:textId="77777777" w:rsidR="002E14C7" w:rsidRPr="00BD5217" w:rsidRDefault="002E14C7" w:rsidP="00C234BE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8</w:t>
            </w:r>
          </w:p>
        </w:tc>
        <w:tc>
          <w:tcPr>
            <w:tcW w:w="425" w:type="dxa"/>
          </w:tcPr>
          <w:p w14:paraId="40C5FA08" w14:textId="77777777" w:rsidR="002E14C7" w:rsidRPr="00BD5217" w:rsidRDefault="002E14C7" w:rsidP="009060AD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DB01" w14:textId="351D7C70" w:rsidR="002E14C7" w:rsidRPr="00BD5217" w:rsidRDefault="002612B1" w:rsidP="002612B1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è un sistema di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authoring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e amministrazione dei siti web</w:t>
            </w:r>
            <w:r w:rsidR="002E14C7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0F7F5D87" w14:textId="7137E39F" w:rsidR="002E14C7" w:rsidRPr="00BD5217" w:rsidRDefault="002E14C7" w:rsidP="009060AD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2E14C7" w:rsidRPr="00BD5217" w14:paraId="552F07CF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1252331" w14:textId="77777777" w:rsidR="002E14C7" w:rsidRPr="00BD5217" w:rsidRDefault="002E14C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8C3F12F" w14:textId="77777777" w:rsidR="002E14C7" w:rsidRPr="00BD5217" w:rsidRDefault="002E14C7" w:rsidP="0087661A">
            <w:pPr>
              <w:numPr>
                <w:ilvl w:val="0"/>
                <w:numId w:val="7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085E95" w14:textId="14D2E8C3" w:rsidR="002E14C7" w:rsidRPr="00BD5217" w:rsidRDefault="002E14C7" w:rsidP="00547D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CMS.</w:t>
            </w:r>
          </w:p>
        </w:tc>
        <w:tc>
          <w:tcPr>
            <w:tcW w:w="1253" w:type="dxa"/>
            <w:vAlign w:val="center"/>
          </w:tcPr>
          <w:p w14:paraId="6C21510B" w14:textId="77777777" w:rsidR="002E14C7" w:rsidRPr="00BD5217" w:rsidRDefault="002E14C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E14C7" w:rsidRPr="00BD5217" w14:paraId="559D4CCF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84B70EF" w14:textId="77777777" w:rsidR="002E14C7" w:rsidRPr="00BD5217" w:rsidRDefault="002E14C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1384768" w14:textId="77777777" w:rsidR="002E14C7" w:rsidRPr="00BD5217" w:rsidRDefault="002E14C7" w:rsidP="0087661A">
            <w:pPr>
              <w:numPr>
                <w:ilvl w:val="0"/>
                <w:numId w:val="7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83EAA" w14:textId="5B7ABF3B" w:rsidR="002E14C7" w:rsidRPr="00BD5217" w:rsidRDefault="002E14C7" w:rsidP="00547D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SEO.</w:t>
            </w:r>
          </w:p>
        </w:tc>
        <w:tc>
          <w:tcPr>
            <w:tcW w:w="1253" w:type="dxa"/>
            <w:vAlign w:val="center"/>
          </w:tcPr>
          <w:p w14:paraId="7828F072" w14:textId="77777777" w:rsidR="002E14C7" w:rsidRPr="00BD5217" w:rsidRDefault="002E14C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E14C7" w:rsidRPr="00BD5217" w14:paraId="3B735EAA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E9883BC" w14:textId="77777777" w:rsidR="002E14C7" w:rsidRPr="00BD5217" w:rsidRDefault="002E14C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C02714E" w14:textId="77777777" w:rsidR="002E14C7" w:rsidRPr="00BD5217" w:rsidRDefault="002E14C7" w:rsidP="0087661A">
            <w:pPr>
              <w:numPr>
                <w:ilvl w:val="0"/>
                <w:numId w:val="7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850B" w14:textId="208CF17B" w:rsidR="002E14C7" w:rsidRPr="00BD5217" w:rsidRDefault="002E14C7" w:rsidP="00E806C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SEM.</w:t>
            </w:r>
          </w:p>
        </w:tc>
        <w:tc>
          <w:tcPr>
            <w:tcW w:w="1253" w:type="dxa"/>
            <w:vAlign w:val="center"/>
          </w:tcPr>
          <w:p w14:paraId="1F19CA52" w14:textId="77777777" w:rsidR="002E14C7" w:rsidRPr="00BD5217" w:rsidRDefault="002E14C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E14C7" w:rsidRPr="00BD5217" w14:paraId="6226FFB4" w14:textId="77777777" w:rsidTr="00EB0F58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4038669" w14:textId="77777777" w:rsidR="002E14C7" w:rsidRPr="00BD5217" w:rsidRDefault="002E14C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6483E24" w14:textId="77777777" w:rsidR="002E14C7" w:rsidRPr="00BD5217" w:rsidRDefault="002E14C7" w:rsidP="0087661A">
            <w:pPr>
              <w:numPr>
                <w:ilvl w:val="0"/>
                <w:numId w:val="7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B64F" w14:textId="005AC5B1" w:rsidR="002E14C7" w:rsidRPr="00BD5217" w:rsidRDefault="002E14C7" w:rsidP="00547D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PPC.</w:t>
            </w:r>
          </w:p>
        </w:tc>
        <w:tc>
          <w:tcPr>
            <w:tcW w:w="1253" w:type="dxa"/>
            <w:vAlign w:val="center"/>
          </w:tcPr>
          <w:p w14:paraId="4A52B643" w14:textId="77777777" w:rsidR="002E14C7" w:rsidRPr="00BD5217" w:rsidRDefault="002E14C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466B7508" w14:textId="77777777" w:rsidR="00EB0F58" w:rsidRPr="00BD5217" w:rsidRDefault="00EB0F58">
      <w:pPr>
        <w:rPr>
          <w:lang w:val="it-IT"/>
        </w:rPr>
      </w:pPr>
      <w:r w:rsidRPr="00BD5217">
        <w:rPr>
          <w:lang w:val="it-IT"/>
        </w:rPr>
        <w:br w:type="page"/>
      </w:r>
    </w:p>
    <w:tbl>
      <w:tblPr>
        <w:tblStyle w:val="Grigliatabella"/>
        <w:tblW w:w="903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  <w:gridCol w:w="30"/>
      </w:tblGrid>
      <w:tr w:rsidR="000C3561" w:rsidRPr="00BD5217" w14:paraId="352838AF" w14:textId="77777777" w:rsidTr="00DF5399">
        <w:tc>
          <w:tcPr>
            <w:tcW w:w="709" w:type="dxa"/>
            <w:tcMar>
              <w:left w:w="85" w:type="dxa"/>
              <w:right w:w="85" w:type="dxa"/>
            </w:tcMar>
          </w:tcPr>
          <w:p w14:paraId="0D2C94A7" w14:textId="77777777" w:rsidR="000C3561" w:rsidRPr="00BD5217" w:rsidRDefault="000C3561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9</w:t>
            </w:r>
          </w:p>
        </w:tc>
        <w:tc>
          <w:tcPr>
            <w:tcW w:w="425" w:type="dxa"/>
          </w:tcPr>
          <w:p w14:paraId="024F929A" w14:textId="77777777" w:rsidR="000C3561" w:rsidRPr="00BD5217" w:rsidRDefault="000C3561" w:rsidP="009060AD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vAlign w:val="bottom"/>
          </w:tcPr>
          <w:p w14:paraId="41B7DFCF" w14:textId="497CEC8B" w:rsidR="00CA7385" w:rsidRPr="00BD5217" w:rsidRDefault="00A2386B" w:rsidP="00A2386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Nella seguente immagine, dove faresti clic per accedere  a una pagina che elenca tutte le pagine del sito web</w:t>
            </w:r>
            <w:r w:rsidR="00CA7385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83" w:type="dxa"/>
            <w:gridSpan w:val="2"/>
            <w:vAlign w:val="bottom"/>
          </w:tcPr>
          <w:p w14:paraId="4611D514" w14:textId="7254435F" w:rsidR="000C3561" w:rsidRPr="00BD5217" w:rsidRDefault="000C3561" w:rsidP="009060AD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15947" w:rsidRPr="00BD5217" w14:paraId="467A940A" w14:textId="77777777" w:rsidTr="00DF5399">
        <w:tc>
          <w:tcPr>
            <w:tcW w:w="9030" w:type="dxa"/>
            <w:gridSpan w:val="5"/>
            <w:tcMar>
              <w:left w:w="85" w:type="dxa"/>
              <w:right w:w="85" w:type="dxa"/>
            </w:tcMar>
            <w:vAlign w:val="center"/>
          </w:tcPr>
          <w:p w14:paraId="3BEE77E6" w14:textId="0580A98E" w:rsidR="00015947" w:rsidRPr="00BD5217" w:rsidRDefault="0001594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noProof/>
                <w:lang w:val="it-IT" w:eastAsia="it-IT"/>
              </w:rPr>
              <w:drawing>
                <wp:inline distT="0" distB="0" distL="0" distR="0" wp14:anchorId="33F56AA1" wp14:editId="3534428D">
                  <wp:extent cx="4943815" cy="1816749"/>
                  <wp:effectExtent l="25400" t="25400" r="34925" b="37465"/>
                  <wp:docPr id="15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8290" cy="183309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385" w:rsidRPr="00BD5217" w14:paraId="180B7CA7" w14:textId="77777777" w:rsidTr="00DF5399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31351F0" w14:textId="77777777" w:rsidR="00CA7385" w:rsidRPr="00BD5217" w:rsidRDefault="00CA7385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73B3F26" w14:textId="77777777" w:rsidR="00CA7385" w:rsidRPr="00BD5217" w:rsidRDefault="00CA7385" w:rsidP="0087661A">
            <w:pPr>
              <w:numPr>
                <w:ilvl w:val="0"/>
                <w:numId w:val="4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8247" w14:textId="7678828D" w:rsidR="00CA7385" w:rsidRPr="00BD5217" w:rsidRDefault="00A2386B" w:rsidP="0028471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Opzione</w:t>
            </w:r>
            <w:r w:rsidR="00CA7385" w:rsidRPr="00BD5217">
              <w:rPr>
                <w:rFonts w:ascii="Arial" w:hAnsi="Arial" w:cs="Arial"/>
                <w:lang w:val="it-IT"/>
              </w:rPr>
              <w:t xml:space="preserve"> a.</w:t>
            </w:r>
          </w:p>
        </w:tc>
        <w:tc>
          <w:tcPr>
            <w:tcW w:w="1283" w:type="dxa"/>
            <w:gridSpan w:val="2"/>
            <w:vAlign w:val="center"/>
          </w:tcPr>
          <w:p w14:paraId="107C9FCF" w14:textId="77777777" w:rsidR="00CA7385" w:rsidRPr="00BD5217" w:rsidRDefault="00CA7385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A7385" w:rsidRPr="00BD5217" w14:paraId="389AC5E5" w14:textId="77777777" w:rsidTr="00DF5399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BB9CBD7" w14:textId="77777777" w:rsidR="00CA7385" w:rsidRPr="00BD5217" w:rsidRDefault="00CA7385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1CDC148" w14:textId="77777777" w:rsidR="00CA7385" w:rsidRPr="00BD5217" w:rsidRDefault="00CA7385" w:rsidP="0087661A">
            <w:pPr>
              <w:numPr>
                <w:ilvl w:val="0"/>
                <w:numId w:val="4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E09D" w14:textId="1C851A96" w:rsidR="00CA7385" w:rsidRPr="00BD5217" w:rsidRDefault="00A2386B" w:rsidP="0028471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CA7385" w:rsidRPr="00BD5217">
              <w:rPr>
                <w:rFonts w:ascii="Arial" w:hAnsi="Arial" w:cs="Arial"/>
                <w:lang w:val="it-IT"/>
              </w:rPr>
              <w:t>b.</w:t>
            </w:r>
          </w:p>
        </w:tc>
        <w:tc>
          <w:tcPr>
            <w:tcW w:w="1283" w:type="dxa"/>
            <w:gridSpan w:val="2"/>
            <w:vAlign w:val="center"/>
          </w:tcPr>
          <w:p w14:paraId="3AC1D1CF" w14:textId="77777777" w:rsidR="00CA7385" w:rsidRPr="00BD5217" w:rsidRDefault="00CA7385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A7385" w:rsidRPr="00BD5217" w14:paraId="7A8CC402" w14:textId="77777777" w:rsidTr="00634AA5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4A6B7E9" w14:textId="77777777" w:rsidR="00CA7385" w:rsidRPr="00BD5217" w:rsidRDefault="00CA7385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AEA37B1" w14:textId="77777777" w:rsidR="00CA7385" w:rsidRPr="00BD5217" w:rsidRDefault="00CA7385" w:rsidP="0087661A">
            <w:pPr>
              <w:numPr>
                <w:ilvl w:val="0"/>
                <w:numId w:val="4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667572A" w14:textId="619632F0" w:rsidR="00CA7385" w:rsidRPr="00BD5217" w:rsidRDefault="00A2386B" w:rsidP="0028471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CA7385" w:rsidRPr="00BD5217">
              <w:rPr>
                <w:rFonts w:ascii="Arial" w:hAnsi="Arial" w:cs="Arial"/>
                <w:lang w:val="it-IT"/>
              </w:rPr>
              <w:t>c.</w:t>
            </w:r>
          </w:p>
        </w:tc>
        <w:tc>
          <w:tcPr>
            <w:tcW w:w="1283" w:type="dxa"/>
            <w:gridSpan w:val="2"/>
            <w:vAlign w:val="center"/>
          </w:tcPr>
          <w:p w14:paraId="7587EC9A" w14:textId="77777777" w:rsidR="00CA7385" w:rsidRPr="00BD5217" w:rsidRDefault="00CA7385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A7385" w:rsidRPr="00BD5217" w14:paraId="139F60FE" w14:textId="77777777" w:rsidTr="00DF5399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5486882" w14:textId="77777777" w:rsidR="00CA7385" w:rsidRPr="00BD5217" w:rsidRDefault="00CA7385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5DDE65E" w14:textId="77777777" w:rsidR="00CA7385" w:rsidRPr="00BD5217" w:rsidRDefault="00CA7385" w:rsidP="0087661A">
            <w:pPr>
              <w:numPr>
                <w:ilvl w:val="0"/>
                <w:numId w:val="4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8541" w14:textId="4555790D" w:rsidR="00CA7385" w:rsidRPr="00BD5217" w:rsidRDefault="00A2386B" w:rsidP="0028471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CA7385" w:rsidRPr="00BD5217">
              <w:rPr>
                <w:rFonts w:ascii="Arial" w:hAnsi="Arial" w:cs="Arial"/>
                <w:lang w:val="it-IT"/>
              </w:rPr>
              <w:t>d.</w:t>
            </w:r>
          </w:p>
        </w:tc>
        <w:tc>
          <w:tcPr>
            <w:tcW w:w="1283" w:type="dxa"/>
            <w:gridSpan w:val="2"/>
            <w:vAlign w:val="center"/>
          </w:tcPr>
          <w:p w14:paraId="3C93F80A" w14:textId="77777777" w:rsidR="00CA7385" w:rsidRPr="00BD5217" w:rsidRDefault="00CA7385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15947" w:rsidRPr="00BD5217" w14:paraId="70763343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</w:tcPr>
          <w:p w14:paraId="3C9F4B15" w14:textId="77777777" w:rsidR="00015947" w:rsidRPr="00BD5217" w:rsidRDefault="00015947" w:rsidP="00302E9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10</w:t>
            </w:r>
          </w:p>
        </w:tc>
        <w:tc>
          <w:tcPr>
            <w:tcW w:w="425" w:type="dxa"/>
          </w:tcPr>
          <w:p w14:paraId="46103840" w14:textId="77777777" w:rsidR="00015947" w:rsidRPr="00BD5217" w:rsidRDefault="00015947" w:rsidP="00302E9B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BDFF" w14:textId="2309998B" w:rsidR="00015947" w:rsidRPr="00BD5217" w:rsidRDefault="007C1165" w:rsidP="007C1165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definizioni descrive l’espressione “ottimizzazione delle prestazioni”</w:t>
            </w:r>
            <w:r w:rsidR="00015947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0967DC2C" w14:textId="75E241CF" w:rsidR="00015947" w:rsidRPr="00BD5217" w:rsidRDefault="00015947" w:rsidP="00302E9B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15947" w:rsidRPr="00BD5217" w14:paraId="25B09EFA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19982C9" w14:textId="77777777" w:rsidR="00015947" w:rsidRPr="00BD5217" w:rsidRDefault="00015947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93B0CCB" w14:textId="77777777" w:rsidR="00015947" w:rsidRPr="00BD5217" w:rsidRDefault="00015947" w:rsidP="003E5BF4">
            <w:pPr>
              <w:numPr>
                <w:ilvl w:val="0"/>
                <w:numId w:val="4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6B54A" w14:textId="6400C0D6" w:rsidR="00015947" w:rsidRPr="00BD5217" w:rsidRDefault="00532FDC" w:rsidP="00532FD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Miglioramento del </w:t>
            </w:r>
            <w:r w:rsidR="00015947" w:rsidRPr="00BD5217">
              <w:rPr>
                <w:rFonts w:ascii="Arial" w:hAnsi="Arial" w:cs="Arial"/>
                <w:lang w:val="it-IT"/>
              </w:rPr>
              <w:t xml:space="preserve">design </w:t>
            </w:r>
            <w:r w:rsidRPr="00BD5217">
              <w:rPr>
                <w:rFonts w:ascii="Arial" w:hAnsi="Arial" w:cs="Arial"/>
                <w:lang w:val="it-IT"/>
              </w:rPr>
              <w:t>degli elementi visualizzati sull’interfaccia</w:t>
            </w:r>
            <w:r w:rsidR="0001594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445D2B1" w14:textId="77777777" w:rsidR="00015947" w:rsidRPr="00BD5217" w:rsidRDefault="00015947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15947" w:rsidRPr="00BD5217" w14:paraId="23CEF746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3CFAC06" w14:textId="77777777" w:rsidR="00015947" w:rsidRPr="00BD5217" w:rsidRDefault="00015947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107156E" w14:textId="77777777" w:rsidR="00015947" w:rsidRPr="00BD5217" w:rsidRDefault="00015947" w:rsidP="003E5BF4">
            <w:pPr>
              <w:numPr>
                <w:ilvl w:val="0"/>
                <w:numId w:val="4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0018" w14:textId="40FF5C07" w:rsidR="00015947" w:rsidRPr="00BD5217" w:rsidRDefault="00532FDC" w:rsidP="00532FD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Miglioramento dell’esperienza complessiva delle persone che usano un sito web</w:t>
            </w:r>
            <w:r w:rsidR="0001594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4E6581B" w14:textId="77777777" w:rsidR="00015947" w:rsidRPr="00BD5217" w:rsidRDefault="00015947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15947" w:rsidRPr="00BD5217" w14:paraId="741671AF" w14:textId="77777777" w:rsidTr="00634AA5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5F10EBF" w14:textId="77777777" w:rsidR="00015947" w:rsidRPr="00BD5217" w:rsidRDefault="00015947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BCF98D2" w14:textId="77777777" w:rsidR="00015947" w:rsidRPr="00BD5217" w:rsidRDefault="00015947" w:rsidP="003E5BF4">
            <w:pPr>
              <w:numPr>
                <w:ilvl w:val="0"/>
                <w:numId w:val="4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6266531" w14:textId="5348C95E" w:rsidR="00015947" w:rsidRPr="00BD5217" w:rsidRDefault="00532FDC" w:rsidP="00532FD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Miglioramento delle pagine web per accelerare il loro scarico</w:t>
            </w:r>
            <w:r w:rsidR="0001594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A04C56C" w14:textId="77777777" w:rsidR="00015947" w:rsidRPr="00BD5217" w:rsidRDefault="00015947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15947" w:rsidRPr="00BD5217" w14:paraId="0F55FE3B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C144249" w14:textId="77777777" w:rsidR="00015947" w:rsidRPr="00BD5217" w:rsidRDefault="00015947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03F99CC" w14:textId="77777777" w:rsidR="00015947" w:rsidRPr="00BD5217" w:rsidRDefault="00015947" w:rsidP="003E5BF4">
            <w:pPr>
              <w:numPr>
                <w:ilvl w:val="0"/>
                <w:numId w:val="41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188D" w14:textId="4AEB8F4D" w:rsidR="00015947" w:rsidRPr="00BD5217" w:rsidRDefault="00532FDC" w:rsidP="00532FD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Creazione di siti web in modo che si possano navigare e leggere facilmente da più dispositivi diversi</w:t>
            </w:r>
            <w:r w:rsidR="0001594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C46B337" w14:textId="77777777" w:rsidR="00015947" w:rsidRPr="00BD5217" w:rsidRDefault="00015947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C20B7" w:rsidRPr="00BD5217" w14:paraId="6A3DD8E5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</w:tcPr>
          <w:p w14:paraId="7106C837" w14:textId="77777777" w:rsidR="00CC20B7" w:rsidRPr="00BD5217" w:rsidRDefault="00CC20B7" w:rsidP="007E1968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lang w:val="it-IT"/>
              </w:rPr>
              <w:br w:type="page"/>
            </w:r>
            <w:r w:rsidRPr="00BD5217">
              <w:rPr>
                <w:rFonts w:ascii="Arial" w:hAnsi="Arial" w:cs="Arial"/>
                <w:lang w:val="it-IT"/>
              </w:rPr>
              <w:t>11</w:t>
            </w:r>
          </w:p>
        </w:tc>
        <w:tc>
          <w:tcPr>
            <w:tcW w:w="425" w:type="dxa"/>
          </w:tcPr>
          <w:p w14:paraId="2C3BDB52" w14:textId="77777777" w:rsidR="00CC20B7" w:rsidRPr="00BD5217" w:rsidRDefault="00CC20B7" w:rsidP="00743799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99DA7" w14:textId="5A9C1644" w:rsidR="00CC20B7" w:rsidRPr="00BD5217" w:rsidRDefault="00532FDC" w:rsidP="00532FDC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azioni è una modalità di promozione di un sito web</w:t>
            </w:r>
            <w:r w:rsidR="00CC20B7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7C01C05E" w14:textId="17525F95" w:rsidR="00CC20B7" w:rsidRPr="00BD5217" w:rsidRDefault="00CC20B7" w:rsidP="00743799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CC20B7" w:rsidRPr="00BD5217" w14:paraId="0CDF141D" w14:textId="77777777" w:rsidTr="00634AA5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B6FCC24" w14:textId="77777777" w:rsidR="00CC20B7" w:rsidRPr="00BD5217" w:rsidRDefault="00CC20B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AF76EED" w14:textId="77777777" w:rsidR="00CC20B7" w:rsidRPr="00BD5217" w:rsidRDefault="00CC20B7" w:rsidP="0087661A">
            <w:pPr>
              <w:numPr>
                <w:ilvl w:val="0"/>
                <w:numId w:val="9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16738A9" w14:textId="14022948" w:rsidR="00CC20B7" w:rsidRPr="00BD5217" w:rsidRDefault="001A2201" w:rsidP="001A220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Sottomettere il sito web alle relative directory </w:t>
            </w:r>
            <w:r w:rsidR="00CC20B7" w:rsidRPr="00BD5217">
              <w:rPr>
                <w:rFonts w:ascii="Arial" w:hAnsi="Arial" w:cs="Arial"/>
                <w:lang w:val="it-IT"/>
              </w:rPr>
              <w:t>online.</w:t>
            </w:r>
          </w:p>
        </w:tc>
        <w:tc>
          <w:tcPr>
            <w:tcW w:w="1253" w:type="dxa"/>
            <w:vAlign w:val="center"/>
          </w:tcPr>
          <w:p w14:paraId="7FF59EEE" w14:textId="77777777" w:rsidR="00CC20B7" w:rsidRPr="00BD5217" w:rsidRDefault="00CC20B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C20B7" w:rsidRPr="00BD5217" w14:paraId="1EA81775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513558E" w14:textId="77777777" w:rsidR="00CC20B7" w:rsidRPr="00BD5217" w:rsidRDefault="00CC20B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1C60B31" w14:textId="77777777" w:rsidR="00CC20B7" w:rsidRPr="00BD5217" w:rsidRDefault="00CC20B7" w:rsidP="0087661A">
            <w:pPr>
              <w:numPr>
                <w:ilvl w:val="0"/>
                <w:numId w:val="9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83224" w14:textId="02FF0335" w:rsidR="00CC20B7" w:rsidRPr="00BD5217" w:rsidRDefault="001A2201" w:rsidP="001A220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Registrarsi su un servizio di hosting web</w:t>
            </w:r>
            <w:r w:rsidR="00CC20B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09852A9" w14:textId="77777777" w:rsidR="00CC20B7" w:rsidRPr="00BD5217" w:rsidRDefault="00CC20B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C20B7" w:rsidRPr="00BD5217" w14:paraId="019920B2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19892EF" w14:textId="77777777" w:rsidR="00CC20B7" w:rsidRPr="00BD5217" w:rsidRDefault="00CC20B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549B3D7" w14:textId="77777777" w:rsidR="00CC20B7" w:rsidRPr="00BD5217" w:rsidRDefault="00CC20B7" w:rsidP="0087661A">
            <w:pPr>
              <w:numPr>
                <w:ilvl w:val="0"/>
                <w:numId w:val="9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10DA" w14:textId="3999450B" w:rsidR="00CC20B7" w:rsidRPr="00BD5217" w:rsidRDefault="001A2201" w:rsidP="001A220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Impostare un account di </w:t>
            </w:r>
            <w:proofErr w:type="spellStart"/>
            <w:r w:rsidR="00CC20B7"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="00CC20B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6E45B8F" w14:textId="77777777" w:rsidR="00CC20B7" w:rsidRPr="00BD5217" w:rsidRDefault="00CC20B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C20B7" w:rsidRPr="00BD5217" w14:paraId="73091CB4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A87F26D" w14:textId="77777777" w:rsidR="00CC20B7" w:rsidRPr="00BD5217" w:rsidRDefault="00CC20B7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C6C2E6A" w14:textId="77777777" w:rsidR="00CC20B7" w:rsidRPr="00BD5217" w:rsidRDefault="00CC20B7" w:rsidP="0087661A">
            <w:pPr>
              <w:numPr>
                <w:ilvl w:val="0"/>
                <w:numId w:val="9"/>
              </w:numPr>
              <w:spacing w:before="60"/>
              <w:ind w:left="0" w:firstLine="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969C" w14:textId="68FA6950" w:rsidR="00CC20B7" w:rsidRPr="00BD5217" w:rsidRDefault="001A2201" w:rsidP="001A220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Costruire un sito web usando uno strumento di gestione contenuti</w:t>
            </w:r>
            <w:r w:rsidR="00CC20B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EC7D37D" w14:textId="77777777" w:rsidR="00CC20B7" w:rsidRPr="00BD5217" w:rsidRDefault="00CC20B7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5399" w:rsidRPr="00BD5217" w14:paraId="03CAF60A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</w:tcPr>
          <w:p w14:paraId="536EC0FD" w14:textId="77777777" w:rsidR="00DF5399" w:rsidRPr="00BD5217" w:rsidRDefault="00DF5399" w:rsidP="00302E9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12</w:t>
            </w:r>
          </w:p>
        </w:tc>
        <w:tc>
          <w:tcPr>
            <w:tcW w:w="425" w:type="dxa"/>
          </w:tcPr>
          <w:p w14:paraId="5AEE80AD" w14:textId="77777777" w:rsidR="00DF5399" w:rsidRPr="00BD5217" w:rsidRDefault="00DF5399" w:rsidP="00302E9B">
            <w:pPr>
              <w:spacing w:before="120" w:after="60"/>
              <w:ind w:left="39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B53BA" w14:textId="4E0F0753" w:rsidR="00DF5399" w:rsidRPr="00BD5217" w:rsidRDefault="00630AE9" w:rsidP="00630AE9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termini descrive una parola o frase significativa usata per trovare informazioni nelle ricerche </w:t>
            </w:r>
            <w:r w:rsidR="00DF5399" w:rsidRPr="00BD5217">
              <w:rPr>
                <w:rFonts w:ascii="Arial" w:hAnsi="Arial" w:cs="Arial"/>
                <w:lang w:val="it-IT"/>
              </w:rPr>
              <w:t>online?</w:t>
            </w:r>
          </w:p>
        </w:tc>
        <w:tc>
          <w:tcPr>
            <w:tcW w:w="1253" w:type="dxa"/>
            <w:vAlign w:val="bottom"/>
          </w:tcPr>
          <w:p w14:paraId="3557C91C" w14:textId="2DCDAA6B" w:rsidR="00DF5399" w:rsidRPr="00BD5217" w:rsidRDefault="00DF5399" w:rsidP="00302E9B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DF5399" w:rsidRPr="00BD5217" w14:paraId="0414D278" w14:textId="77777777" w:rsidTr="00081F33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C4DA052" w14:textId="77777777" w:rsidR="00DF5399" w:rsidRPr="00BD5217" w:rsidRDefault="00DF5399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90C3697" w14:textId="77777777" w:rsidR="00DF5399" w:rsidRPr="00BD5217" w:rsidRDefault="00DF5399" w:rsidP="003E5BF4">
            <w:pPr>
              <w:numPr>
                <w:ilvl w:val="0"/>
                <w:numId w:val="4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4971FAA" w14:textId="0D4EE46B" w:rsidR="00DF5399" w:rsidRPr="00BD5217" w:rsidRDefault="00630AE9" w:rsidP="00302E9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Parola chiave</w:t>
            </w:r>
            <w:r w:rsidR="00DF539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4A68A50" w14:textId="77777777" w:rsidR="00DF5399" w:rsidRPr="00BD5217" w:rsidRDefault="00DF5399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5399" w:rsidRPr="00BD5217" w14:paraId="4AA5F3DB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DDAE9EF" w14:textId="77777777" w:rsidR="00DF5399" w:rsidRPr="00BD5217" w:rsidRDefault="00DF5399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24D5356" w14:textId="77777777" w:rsidR="00DF5399" w:rsidRPr="00BD5217" w:rsidRDefault="00DF5399" w:rsidP="003E5BF4">
            <w:pPr>
              <w:numPr>
                <w:ilvl w:val="0"/>
                <w:numId w:val="4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D818" w14:textId="45AF74E5" w:rsidR="00DF5399" w:rsidRPr="00BD5217" w:rsidRDefault="00630AE9" w:rsidP="00302E9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Codice di monitoraggio</w:t>
            </w:r>
            <w:r w:rsidR="00DF539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5A8DFFE" w14:textId="77777777" w:rsidR="00DF5399" w:rsidRPr="00BD5217" w:rsidRDefault="00DF5399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5399" w:rsidRPr="00BD5217" w14:paraId="4DC34A6E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B88F791" w14:textId="77777777" w:rsidR="00DF5399" w:rsidRPr="00BD5217" w:rsidRDefault="00DF5399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08E5BCE" w14:textId="77777777" w:rsidR="00DF5399" w:rsidRPr="00BD5217" w:rsidRDefault="00DF5399" w:rsidP="003E5BF4">
            <w:pPr>
              <w:numPr>
                <w:ilvl w:val="0"/>
                <w:numId w:val="4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B76A" w14:textId="415BD8AD" w:rsidR="00DF5399" w:rsidRPr="00BD5217" w:rsidRDefault="00630AE9" w:rsidP="00630AE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Testo alternativo</w:t>
            </w:r>
            <w:r w:rsidR="00DF539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2DD4596" w14:textId="77777777" w:rsidR="00DF5399" w:rsidRPr="00BD5217" w:rsidRDefault="00DF5399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F5399" w:rsidRPr="00BD5217" w14:paraId="47095D49" w14:textId="77777777" w:rsidTr="00DF5399">
        <w:trPr>
          <w:gridAfter w:val="1"/>
          <w:wAfter w:w="30" w:type="dxa"/>
        </w:trPr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80B4DFA" w14:textId="77777777" w:rsidR="00DF5399" w:rsidRPr="00BD5217" w:rsidRDefault="00DF5399" w:rsidP="00302E9B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4BB5EDD" w14:textId="77777777" w:rsidR="00DF5399" w:rsidRPr="00BD5217" w:rsidRDefault="00DF5399" w:rsidP="003E5BF4">
            <w:pPr>
              <w:numPr>
                <w:ilvl w:val="0"/>
                <w:numId w:val="4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2577" w14:textId="02656FCA" w:rsidR="00DF5399" w:rsidRPr="00BD5217" w:rsidRDefault="00DF5399" w:rsidP="00302E9B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Hashtag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C3136A0" w14:textId="77777777" w:rsidR="00DF5399" w:rsidRPr="00BD5217" w:rsidRDefault="00DF5399" w:rsidP="00302E9B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16275FE8" w14:textId="77777777" w:rsidR="00DF5399" w:rsidRPr="00BD5217" w:rsidRDefault="00DF5399">
      <w:pPr>
        <w:rPr>
          <w:lang w:val="it-IT"/>
        </w:rPr>
      </w:pPr>
      <w:r w:rsidRPr="00BD5217">
        <w:rPr>
          <w:lang w:val="it-IT"/>
        </w:rPr>
        <w:br w:type="page"/>
      </w: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1E2772" w:rsidRPr="00BD5217" w14:paraId="2F6DB87F" w14:textId="77777777" w:rsidTr="00776B40">
        <w:tc>
          <w:tcPr>
            <w:tcW w:w="709" w:type="dxa"/>
            <w:tcMar>
              <w:left w:w="85" w:type="dxa"/>
              <w:right w:w="85" w:type="dxa"/>
            </w:tcMar>
          </w:tcPr>
          <w:p w14:paraId="4D4C8619" w14:textId="77777777" w:rsidR="001E2772" w:rsidRPr="00BD5217" w:rsidRDefault="001E2772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13</w:t>
            </w:r>
          </w:p>
        </w:tc>
        <w:tc>
          <w:tcPr>
            <w:tcW w:w="425" w:type="dxa"/>
          </w:tcPr>
          <w:p w14:paraId="0BC138FD" w14:textId="77777777" w:rsidR="001E2772" w:rsidRPr="00BD5217" w:rsidRDefault="001E2772" w:rsidP="001C24F7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3F577" w14:textId="32A4A3EA" w:rsidR="001E2772" w:rsidRPr="00BD5217" w:rsidRDefault="00B55870" w:rsidP="00B55870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Stai pianificando una nuova </w:t>
            </w:r>
            <w:r w:rsidR="00BD5217" w:rsidRPr="00BD5217">
              <w:rPr>
                <w:rFonts w:ascii="Arial" w:hAnsi="Arial" w:cs="Arial"/>
                <w:lang w:val="it-IT"/>
              </w:rPr>
              <w:t>campagna</w:t>
            </w:r>
            <w:r w:rsidRPr="00BD5217">
              <w:rPr>
                <w:rFonts w:ascii="Arial" w:hAnsi="Arial" w:cs="Arial"/>
                <w:lang w:val="it-IT"/>
              </w:rPr>
              <w:t xml:space="preserve"> di marketing su social media per una società di fotografie di matrimoni. Quale delle seguenti piattaforme di social media è la più adatta per la condivisione di fotografie?</w:t>
            </w:r>
          </w:p>
        </w:tc>
        <w:tc>
          <w:tcPr>
            <w:tcW w:w="1253" w:type="dxa"/>
            <w:vAlign w:val="bottom"/>
          </w:tcPr>
          <w:p w14:paraId="28DC8882" w14:textId="5E013063" w:rsidR="001E2772" w:rsidRPr="00BD5217" w:rsidRDefault="001E2772" w:rsidP="00512331">
            <w:pPr>
              <w:spacing w:before="120" w:after="60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1E2772" w:rsidRPr="00BD5217" w14:paraId="7A0CBA7D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6DB1890" w14:textId="77777777" w:rsidR="001E2772" w:rsidRPr="00BD5217" w:rsidRDefault="001E2772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E4A2F12" w14:textId="77777777" w:rsidR="001E2772" w:rsidRPr="00BD5217" w:rsidRDefault="001E2772" w:rsidP="00391CD3">
            <w:pPr>
              <w:pStyle w:val="Paragrafoelenco"/>
              <w:numPr>
                <w:ilvl w:val="0"/>
                <w:numId w:val="1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8873" w14:textId="19EBD980" w:rsidR="001E2772" w:rsidRPr="00BD5217" w:rsidRDefault="001E2772" w:rsidP="001C24F7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LinkedIn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90B857B" w14:textId="77777777" w:rsidR="001E2772" w:rsidRPr="00BD5217" w:rsidRDefault="001E2772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1E2772" w:rsidRPr="00BD5217" w14:paraId="71341D4C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55B4272" w14:textId="77777777" w:rsidR="001E2772" w:rsidRPr="00BD5217" w:rsidRDefault="001E2772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9110521" w14:textId="77777777" w:rsidR="001E2772" w:rsidRPr="00BD5217" w:rsidRDefault="001E2772" w:rsidP="00391CD3">
            <w:pPr>
              <w:pStyle w:val="Paragrafoelenco"/>
              <w:numPr>
                <w:ilvl w:val="0"/>
                <w:numId w:val="1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CFE842E" w14:textId="15103E25" w:rsidR="001E2772" w:rsidRPr="00BD5217" w:rsidRDefault="001E2772" w:rsidP="001C24F7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Instagram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B218D3D" w14:textId="77777777" w:rsidR="001E2772" w:rsidRPr="00BD5217" w:rsidRDefault="001E2772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1E2772" w:rsidRPr="00BD5217" w14:paraId="55A5F530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754D907" w14:textId="77777777" w:rsidR="001E2772" w:rsidRPr="00BD5217" w:rsidRDefault="001E2772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D16DB74" w14:textId="77777777" w:rsidR="001E2772" w:rsidRPr="00BD5217" w:rsidRDefault="001E2772" w:rsidP="00391CD3">
            <w:pPr>
              <w:pStyle w:val="Paragrafoelenco"/>
              <w:numPr>
                <w:ilvl w:val="0"/>
                <w:numId w:val="1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DB8FF" w14:textId="7242DDBE" w:rsidR="001E2772" w:rsidRPr="00BD5217" w:rsidRDefault="001E2772" w:rsidP="001C24F7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Facebook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ADEEFE4" w14:textId="77777777" w:rsidR="001E2772" w:rsidRPr="00BD5217" w:rsidRDefault="001E2772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1E2772" w:rsidRPr="00BD5217" w14:paraId="6786E2B0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ABC19EA" w14:textId="77777777" w:rsidR="001E2772" w:rsidRPr="00BD5217" w:rsidRDefault="001E2772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D3AF9ED" w14:textId="77777777" w:rsidR="001E2772" w:rsidRPr="00BD5217" w:rsidRDefault="001E2772" w:rsidP="00391CD3">
            <w:pPr>
              <w:pStyle w:val="Paragrafoelenco"/>
              <w:numPr>
                <w:ilvl w:val="0"/>
                <w:numId w:val="1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E3B8" w14:textId="5B3372A8" w:rsidR="001E2772" w:rsidRPr="00BD5217" w:rsidRDefault="001E2772" w:rsidP="001C24F7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Twitter</w:t>
            </w:r>
            <w:proofErr w:type="spellEnd"/>
            <w:r w:rsidR="00B55870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036F5F7" w14:textId="77777777" w:rsidR="001E2772" w:rsidRPr="00BD5217" w:rsidRDefault="001E2772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826BD" w:rsidRPr="00BD5217" w14:paraId="27DF9A06" w14:textId="77777777" w:rsidTr="00776B40">
        <w:tc>
          <w:tcPr>
            <w:tcW w:w="709" w:type="dxa"/>
            <w:tcMar>
              <w:left w:w="85" w:type="dxa"/>
              <w:right w:w="85" w:type="dxa"/>
            </w:tcMar>
          </w:tcPr>
          <w:p w14:paraId="3CB37199" w14:textId="77777777" w:rsidR="002826BD" w:rsidRPr="00BD5217" w:rsidRDefault="002826BD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14</w:t>
            </w:r>
          </w:p>
        </w:tc>
        <w:tc>
          <w:tcPr>
            <w:tcW w:w="425" w:type="dxa"/>
          </w:tcPr>
          <w:p w14:paraId="4B19D77E" w14:textId="77777777" w:rsidR="002826BD" w:rsidRPr="00BD5217" w:rsidRDefault="002826BD" w:rsidP="001C24F7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DF9B" w14:textId="39CC3AFF" w:rsidR="002826BD" w:rsidRPr="00BD5217" w:rsidRDefault="00B55870" w:rsidP="00B55870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Ti è stato chiesto di gestire una </w:t>
            </w:r>
            <w:r w:rsidR="00BD5217" w:rsidRPr="00BD5217">
              <w:rPr>
                <w:rFonts w:ascii="Arial" w:hAnsi="Arial" w:cs="Arial"/>
                <w:lang w:val="it-IT"/>
              </w:rPr>
              <w:t>campagna</w:t>
            </w:r>
            <w:r w:rsidRPr="00BD5217">
              <w:rPr>
                <w:rFonts w:ascii="Arial" w:hAnsi="Arial" w:cs="Arial"/>
                <w:lang w:val="it-IT"/>
              </w:rPr>
              <w:t xml:space="preserve"> di marketing su social media. Quale delle seguenti attività NON è parte del </w:t>
            </w:r>
            <w:r w:rsidR="002826BD" w:rsidRPr="00BD5217">
              <w:rPr>
                <w:rFonts w:ascii="Arial" w:hAnsi="Arial" w:cs="Arial"/>
                <w:lang w:val="it-IT"/>
              </w:rPr>
              <w:t>process</w:t>
            </w:r>
            <w:r w:rsidRPr="00BD5217">
              <w:rPr>
                <w:rFonts w:ascii="Arial" w:hAnsi="Arial" w:cs="Arial"/>
                <w:lang w:val="it-IT"/>
              </w:rPr>
              <w:t>o</w:t>
            </w:r>
            <w:r w:rsidR="002826BD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20CB0731" w14:textId="11CEF9C6" w:rsidR="002826BD" w:rsidRPr="00BD5217" w:rsidRDefault="002826BD" w:rsidP="001C24F7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2826BD" w:rsidRPr="00BD5217" w14:paraId="48F14A0F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824AD00" w14:textId="77777777" w:rsidR="002826BD" w:rsidRPr="00BD5217" w:rsidRDefault="002826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20DA427" w14:textId="77777777" w:rsidR="002826BD" w:rsidRPr="00BD5217" w:rsidRDefault="002826BD" w:rsidP="00391CD3">
            <w:pPr>
              <w:pStyle w:val="Paragrafoelenco"/>
              <w:numPr>
                <w:ilvl w:val="0"/>
                <w:numId w:val="1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05F4D21" w14:textId="652E6818" w:rsidR="002826BD" w:rsidRPr="00BD5217" w:rsidRDefault="000C7B7B" w:rsidP="000C7B7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Registrare il tuo sito con un servizio di</w:t>
            </w:r>
            <w:r w:rsidR="002826BD" w:rsidRPr="00BD5217">
              <w:rPr>
                <w:rFonts w:ascii="Arial" w:hAnsi="Arial" w:cs="Arial"/>
                <w:lang w:val="it-IT"/>
              </w:rPr>
              <w:t xml:space="preserve"> web hosting. </w:t>
            </w:r>
          </w:p>
        </w:tc>
        <w:tc>
          <w:tcPr>
            <w:tcW w:w="1253" w:type="dxa"/>
            <w:vAlign w:val="center"/>
          </w:tcPr>
          <w:p w14:paraId="031EA01E" w14:textId="77777777" w:rsidR="002826BD" w:rsidRPr="00BD5217" w:rsidRDefault="002826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826BD" w:rsidRPr="00BD5217" w14:paraId="78F74D67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BB2ECE7" w14:textId="77777777" w:rsidR="002826BD" w:rsidRPr="00BD5217" w:rsidRDefault="002826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A374763" w14:textId="77777777" w:rsidR="002826BD" w:rsidRPr="00BD5217" w:rsidRDefault="002826BD" w:rsidP="00391CD3">
            <w:pPr>
              <w:numPr>
                <w:ilvl w:val="0"/>
                <w:numId w:val="1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8957" w14:textId="1A52F290" w:rsidR="002826BD" w:rsidRPr="00BD5217" w:rsidRDefault="000C7B7B" w:rsidP="000C7B7B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Scegliere una piattaforma adatta al pubblico di riferimento</w:t>
            </w:r>
            <w:r w:rsidR="002826BD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033A96C" w14:textId="77777777" w:rsidR="002826BD" w:rsidRPr="00BD5217" w:rsidRDefault="002826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826BD" w:rsidRPr="00BD5217" w14:paraId="6B9B7DCA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26158F6" w14:textId="77777777" w:rsidR="002826BD" w:rsidRPr="00BD5217" w:rsidRDefault="002826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B9EA89D" w14:textId="77777777" w:rsidR="002826BD" w:rsidRPr="00BD5217" w:rsidRDefault="002826BD" w:rsidP="00391CD3">
            <w:pPr>
              <w:numPr>
                <w:ilvl w:val="0"/>
                <w:numId w:val="1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6150" w14:textId="7FEEB720" w:rsidR="002826BD" w:rsidRPr="00BD5217" w:rsidRDefault="00483B4D" w:rsidP="00483B4D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Pianificare e programmare i contenuti adatti</w:t>
            </w:r>
            <w:r w:rsidR="002826BD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61CD81D" w14:textId="77777777" w:rsidR="002826BD" w:rsidRPr="00BD5217" w:rsidRDefault="002826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2826BD" w:rsidRPr="00BD5217" w14:paraId="739309CE" w14:textId="77777777" w:rsidTr="00776B40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735AEFF" w14:textId="77777777" w:rsidR="002826BD" w:rsidRPr="00BD5217" w:rsidRDefault="002826BD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1875190" w14:textId="77777777" w:rsidR="002826BD" w:rsidRPr="00BD5217" w:rsidRDefault="002826BD" w:rsidP="00391CD3">
            <w:pPr>
              <w:numPr>
                <w:ilvl w:val="0"/>
                <w:numId w:val="1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F4D9" w14:textId="01C2C2AE" w:rsidR="002826BD" w:rsidRPr="00BD5217" w:rsidRDefault="00483B4D" w:rsidP="00483B4D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Tracciare e valutare il progresso della campagna</w:t>
            </w:r>
            <w:r w:rsidR="002826BD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FCE2CA2" w14:textId="77777777" w:rsidR="002826BD" w:rsidRPr="00BD5217" w:rsidRDefault="002826BD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C41B3" w:rsidRPr="00BD5217" w14:paraId="2A3E1B72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5ABE64B7" w14:textId="77777777" w:rsidR="00DC41B3" w:rsidRPr="00BD5217" w:rsidRDefault="00DC41B3" w:rsidP="00434DA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15</w:t>
            </w:r>
          </w:p>
        </w:tc>
        <w:tc>
          <w:tcPr>
            <w:tcW w:w="425" w:type="dxa"/>
          </w:tcPr>
          <w:p w14:paraId="552AB67E" w14:textId="77777777" w:rsidR="00DC41B3" w:rsidRPr="00BD5217" w:rsidRDefault="00DC41B3" w:rsidP="00434DA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DCD5" w14:textId="060DDC0D" w:rsidR="00DC41B3" w:rsidRPr="00BD5217" w:rsidRDefault="00F82C76" w:rsidP="00F82C7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definizioni descrive meglio il termine “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tag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” quando viene usato sui siti di </w:t>
            </w:r>
            <w:r w:rsidR="00DC41B3" w:rsidRPr="00BD5217">
              <w:rPr>
                <w:rFonts w:ascii="Arial" w:hAnsi="Arial" w:cs="Arial"/>
                <w:lang w:val="it-IT"/>
              </w:rPr>
              <w:t>social media?</w:t>
            </w:r>
          </w:p>
        </w:tc>
        <w:tc>
          <w:tcPr>
            <w:tcW w:w="1253" w:type="dxa"/>
            <w:vAlign w:val="bottom"/>
          </w:tcPr>
          <w:p w14:paraId="5CCFC825" w14:textId="577802D8" w:rsidR="00DC41B3" w:rsidRPr="00BD5217" w:rsidRDefault="00DC41B3" w:rsidP="00434DA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DC41B3" w:rsidRPr="00BD5217" w14:paraId="4CFE85FA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BAF9C63" w14:textId="77777777" w:rsidR="00DC41B3" w:rsidRPr="00BD5217" w:rsidRDefault="00DC41B3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B0F4FBE" w14:textId="77777777" w:rsidR="00DC41B3" w:rsidRPr="00BD5217" w:rsidRDefault="00DC41B3" w:rsidP="008B3741">
            <w:pPr>
              <w:pStyle w:val="Paragrafoelenco"/>
              <w:numPr>
                <w:ilvl w:val="0"/>
                <w:numId w:val="3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F454" w14:textId="1AFA0BB7" w:rsidR="00DC41B3" w:rsidRPr="00BD5217" w:rsidRDefault="00B5618C" w:rsidP="00B5618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modo per esprimere un accordo su un </w:t>
            </w:r>
            <w:r w:rsidR="00DC41B3" w:rsidRPr="00BD5217">
              <w:rPr>
                <w:rFonts w:ascii="Arial" w:hAnsi="Arial" w:cs="Arial"/>
                <w:lang w:val="it-IT"/>
              </w:rPr>
              <w:t xml:space="preserve">post, </w:t>
            </w:r>
            <w:r w:rsidRPr="00BD5217">
              <w:rPr>
                <w:rFonts w:ascii="Arial" w:hAnsi="Arial" w:cs="Arial"/>
                <w:lang w:val="it-IT"/>
              </w:rPr>
              <w:t>un’immagine o un</w:t>
            </w:r>
            <w:r w:rsidR="00DC41B3" w:rsidRPr="00BD5217">
              <w:rPr>
                <w:rFonts w:ascii="Arial" w:hAnsi="Arial" w:cs="Arial"/>
                <w:lang w:val="it-IT"/>
              </w:rPr>
              <w:t xml:space="preserve"> video.</w:t>
            </w:r>
          </w:p>
        </w:tc>
        <w:tc>
          <w:tcPr>
            <w:tcW w:w="1253" w:type="dxa"/>
            <w:vAlign w:val="center"/>
          </w:tcPr>
          <w:p w14:paraId="06141F39" w14:textId="77777777" w:rsidR="00DC41B3" w:rsidRPr="00BD5217" w:rsidRDefault="00DC41B3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C41B3" w:rsidRPr="00BD5217" w14:paraId="625ACB87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B66B178" w14:textId="77777777" w:rsidR="00DC41B3" w:rsidRPr="00BD5217" w:rsidRDefault="00DC41B3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DB326C8" w14:textId="77777777" w:rsidR="00DC41B3" w:rsidRPr="00BD5217" w:rsidRDefault="00DC41B3" w:rsidP="008B3741">
            <w:pPr>
              <w:pStyle w:val="Paragrafoelenco"/>
              <w:numPr>
                <w:ilvl w:val="0"/>
                <w:numId w:val="3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867F" w14:textId="6E5CC327" w:rsidR="00DC41B3" w:rsidRPr="00BD5217" w:rsidRDefault="00B5618C" w:rsidP="00B5618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Una breve descrizione di una pagina web contenuta nel codice </w:t>
            </w:r>
            <w:r w:rsidR="00DC41B3" w:rsidRPr="00BD5217">
              <w:rPr>
                <w:rFonts w:ascii="Arial" w:hAnsi="Arial" w:cs="Arial"/>
                <w:lang w:val="it-IT"/>
              </w:rPr>
              <w:t>HTML.</w:t>
            </w:r>
          </w:p>
        </w:tc>
        <w:tc>
          <w:tcPr>
            <w:tcW w:w="1253" w:type="dxa"/>
            <w:vAlign w:val="center"/>
          </w:tcPr>
          <w:p w14:paraId="2FAB86B0" w14:textId="77777777" w:rsidR="00DC41B3" w:rsidRPr="00BD5217" w:rsidRDefault="00DC41B3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C41B3" w:rsidRPr="00BD5217" w14:paraId="1F64248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03EDFB8" w14:textId="77777777" w:rsidR="00DC41B3" w:rsidRPr="00BD5217" w:rsidRDefault="00DC41B3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7198258" w14:textId="77777777" w:rsidR="00DC41B3" w:rsidRPr="00BD5217" w:rsidRDefault="00DC41B3" w:rsidP="008B3741">
            <w:pPr>
              <w:pStyle w:val="Paragrafoelenco"/>
              <w:numPr>
                <w:ilvl w:val="0"/>
                <w:numId w:val="3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1E0B" w14:textId="780B6138" w:rsidR="00DC41B3" w:rsidRPr="00BD5217" w:rsidRDefault="00B5618C" w:rsidP="00B5618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Una parola o frase preceduta da un simbolo di cancelletto per identificare messaggi su un argomento </w:t>
            </w:r>
            <w:r w:rsidR="00DC41B3" w:rsidRPr="00BD5217">
              <w:rPr>
                <w:rFonts w:ascii="Arial" w:hAnsi="Arial" w:cs="Arial"/>
                <w:lang w:val="it-IT"/>
              </w:rPr>
              <w:t>specific</w:t>
            </w:r>
            <w:r w:rsidRPr="00BD5217">
              <w:rPr>
                <w:rFonts w:ascii="Arial" w:hAnsi="Arial" w:cs="Arial"/>
                <w:lang w:val="it-IT"/>
              </w:rPr>
              <w:t>o</w:t>
            </w:r>
            <w:r w:rsidR="00DC41B3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414F6F0D" w14:textId="77777777" w:rsidR="00DC41B3" w:rsidRPr="00BD5217" w:rsidRDefault="00DC41B3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C41B3" w:rsidRPr="00BD5217" w14:paraId="22782D25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FD96072" w14:textId="77777777" w:rsidR="00DC41B3" w:rsidRPr="00BD5217" w:rsidRDefault="00DC41B3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155F1B9" w14:textId="77777777" w:rsidR="00DC41B3" w:rsidRPr="00BD5217" w:rsidRDefault="00DC41B3" w:rsidP="008B3741">
            <w:pPr>
              <w:pStyle w:val="Paragrafoelenco"/>
              <w:numPr>
                <w:ilvl w:val="0"/>
                <w:numId w:val="3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92706CC" w14:textId="345CCD3C" w:rsidR="00DC41B3" w:rsidRPr="00BD5217" w:rsidRDefault="00B5618C" w:rsidP="00B5618C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modo per identificare qualcuno in un </w:t>
            </w:r>
            <w:r w:rsidR="00DC41B3" w:rsidRPr="00BD5217">
              <w:rPr>
                <w:rFonts w:ascii="Arial" w:hAnsi="Arial" w:cs="Arial"/>
                <w:lang w:val="it-IT"/>
              </w:rPr>
              <w:t xml:space="preserve">post, </w:t>
            </w:r>
            <w:r w:rsidRPr="00BD5217">
              <w:rPr>
                <w:rFonts w:ascii="Arial" w:hAnsi="Arial" w:cs="Arial"/>
                <w:lang w:val="it-IT"/>
              </w:rPr>
              <w:t xml:space="preserve">foto o </w:t>
            </w:r>
            <w:r w:rsidR="00DC41B3" w:rsidRPr="00BD5217">
              <w:rPr>
                <w:rFonts w:ascii="Arial" w:hAnsi="Arial" w:cs="Arial"/>
                <w:lang w:val="it-IT"/>
              </w:rPr>
              <w:t>video.</w:t>
            </w:r>
          </w:p>
        </w:tc>
        <w:tc>
          <w:tcPr>
            <w:tcW w:w="1253" w:type="dxa"/>
            <w:vAlign w:val="center"/>
          </w:tcPr>
          <w:p w14:paraId="793C899C" w14:textId="77777777" w:rsidR="00DC41B3" w:rsidRPr="00BD5217" w:rsidRDefault="00DC41B3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6BF3B315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7768A780" w14:textId="77777777" w:rsidR="003C7659" w:rsidRPr="00BD5217" w:rsidRDefault="003C7659" w:rsidP="00CC3E5B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16</w:t>
            </w:r>
          </w:p>
        </w:tc>
        <w:tc>
          <w:tcPr>
            <w:tcW w:w="425" w:type="dxa"/>
          </w:tcPr>
          <w:p w14:paraId="04EEC926" w14:textId="77777777" w:rsidR="003C7659" w:rsidRPr="00BD5217" w:rsidRDefault="003C7659" w:rsidP="001C24F7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5CCB" w14:textId="13A670F9" w:rsidR="003C7659" w:rsidRPr="00BD5217" w:rsidRDefault="00B1238E" w:rsidP="00B1238E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delle seguenti definizioni descrive meglio l’espressione “servizio di gestione di un </w:t>
            </w:r>
            <w:r w:rsidR="003C7659" w:rsidRPr="00BD5217">
              <w:rPr>
                <w:rFonts w:ascii="Arial" w:hAnsi="Arial" w:cs="Arial"/>
                <w:lang w:val="it-IT"/>
              </w:rPr>
              <w:t>social media</w:t>
            </w:r>
            <w:r w:rsidRPr="00BD5217">
              <w:rPr>
                <w:rFonts w:ascii="Arial" w:hAnsi="Arial" w:cs="Arial"/>
                <w:lang w:val="it-IT"/>
              </w:rPr>
              <w:t>”</w:t>
            </w:r>
            <w:r w:rsidR="003C7659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4A9FB51B" w14:textId="7705014C" w:rsidR="003C7659" w:rsidRPr="00BD5217" w:rsidRDefault="003C7659" w:rsidP="001C24F7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3C7659" w:rsidRPr="00BD5217" w14:paraId="01250BA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26F2E94" w14:textId="77777777" w:rsidR="003C7659" w:rsidRPr="00BD5217" w:rsidRDefault="003C7659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E5AAD58" w14:textId="77777777" w:rsidR="003C7659" w:rsidRPr="00BD5217" w:rsidRDefault="003C7659" w:rsidP="00391CD3">
            <w:pPr>
              <w:pStyle w:val="Paragrafoelenco"/>
              <w:numPr>
                <w:ilvl w:val="0"/>
                <w:numId w:val="1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F10C" w14:textId="498585D4" w:rsidR="003C7659" w:rsidRPr="00BD5217" w:rsidRDefault="00B1238E" w:rsidP="00B1238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Un servizio</w:t>
            </w:r>
            <w:r w:rsidR="003C7659" w:rsidRPr="00BD5217">
              <w:rPr>
                <w:rFonts w:ascii="Arial" w:hAnsi="Arial" w:cs="Arial"/>
                <w:lang w:val="it-IT"/>
              </w:rPr>
              <w:t xml:space="preserve"> online</w:t>
            </w:r>
            <w:r w:rsidRPr="00BD5217">
              <w:rPr>
                <w:rFonts w:ascii="Arial" w:hAnsi="Arial" w:cs="Arial"/>
                <w:lang w:val="it-IT"/>
              </w:rPr>
              <w:t xml:space="preserve"> per la gestione e il tracciamento delle opzioni della pubblicità di </w:t>
            </w:r>
            <w:r w:rsidR="003C7659" w:rsidRPr="00BD5217">
              <w:rPr>
                <w:rFonts w:ascii="Arial" w:hAnsi="Arial" w:cs="Arial"/>
                <w:lang w:val="it-IT"/>
              </w:rPr>
              <w:t>social media.</w:t>
            </w:r>
          </w:p>
        </w:tc>
        <w:tc>
          <w:tcPr>
            <w:tcW w:w="1253" w:type="dxa"/>
            <w:vAlign w:val="center"/>
          </w:tcPr>
          <w:p w14:paraId="5D04184C" w14:textId="77777777" w:rsidR="003C7659" w:rsidRPr="00BD5217" w:rsidRDefault="003C7659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668FFE55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53BE82C" w14:textId="77777777" w:rsidR="003C7659" w:rsidRPr="00BD5217" w:rsidRDefault="003C7659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6469ACD" w14:textId="77777777" w:rsidR="003C7659" w:rsidRPr="00BD5217" w:rsidRDefault="003C7659" w:rsidP="00391CD3">
            <w:pPr>
              <w:pStyle w:val="Paragrafoelenco"/>
              <w:numPr>
                <w:ilvl w:val="0"/>
                <w:numId w:val="1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ADA65D" w14:textId="5C6C0047" w:rsidR="003C7659" w:rsidRPr="00BD5217" w:rsidRDefault="00B1238E" w:rsidP="000D3CB0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sistema </w:t>
            </w:r>
            <w:r w:rsidR="003C7659" w:rsidRPr="00BD5217">
              <w:rPr>
                <w:rFonts w:ascii="Arial" w:hAnsi="Arial" w:cs="Arial"/>
                <w:lang w:val="it-IT"/>
              </w:rPr>
              <w:t xml:space="preserve">online </w:t>
            </w:r>
            <w:r w:rsidR="000D3CB0" w:rsidRPr="00BD5217">
              <w:rPr>
                <w:rFonts w:ascii="Arial" w:hAnsi="Arial" w:cs="Arial"/>
                <w:lang w:val="it-IT"/>
              </w:rPr>
              <w:t xml:space="preserve">per organizzare e monitorare l’attività su più piattaforme di </w:t>
            </w:r>
            <w:r w:rsidR="003C7659" w:rsidRPr="00BD5217">
              <w:rPr>
                <w:rFonts w:ascii="Arial" w:hAnsi="Arial" w:cs="Arial"/>
                <w:lang w:val="it-IT"/>
              </w:rPr>
              <w:t>social media.</w:t>
            </w:r>
          </w:p>
        </w:tc>
        <w:tc>
          <w:tcPr>
            <w:tcW w:w="1253" w:type="dxa"/>
            <w:vAlign w:val="center"/>
          </w:tcPr>
          <w:p w14:paraId="49D409FD" w14:textId="77777777" w:rsidR="003C7659" w:rsidRPr="00BD5217" w:rsidRDefault="003C7659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7A1ABAC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D1CF166" w14:textId="77777777" w:rsidR="003C7659" w:rsidRPr="00BD5217" w:rsidRDefault="003C7659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A65ACD3" w14:textId="77777777" w:rsidR="003C7659" w:rsidRPr="00BD5217" w:rsidRDefault="003C7659" w:rsidP="00391CD3">
            <w:pPr>
              <w:pStyle w:val="Paragrafoelenco"/>
              <w:numPr>
                <w:ilvl w:val="0"/>
                <w:numId w:val="1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DB2A" w14:textId="790E9AB6" w:rsidR="003C7659" w:rsidRPr="00BD5217" w:rsidRDefault="000D3CB0" w:rsidP="000D3CB0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servizio </w:t>
            </w:r>
            <w:r w:rsidR="003C7659" w:rsidRPr="00BD5217">
              <w:rPr>
                <w:rFonts w:ascii="Arial" w:hAnsi="Arial" w:cs="Arial"/>
                <w:lang w:val="it-IT"/>
              </w:rPr>
              <w:t xml:space="preserve">online </w:t>
            </w:r>
            <w:r w:rsidRPr="00BD5217">
              <w:rPr>
                <w:rFonts w:ascii="Arial" w:hAnsi="Arial" w:cs="Arial"/>
                <w:lang w:val="it-IT"/>
              </w:rPr>
              <w:t>che crea versioni abbreviate di URL e ne traccia l’utilizzo</w:t>
            </w:r>
            <w:r w:rsidR="003C765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E1BC329" w14:textId="77777777" w:rsidR="003C7659" w:rsidRPr="00BD5217" w:rsidRDefault="003C7659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4402D807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E7B8D86" w14:textId="77777777" w:rsidR="003C7659" w:rsidRPr="00BD5217" w:rsidRDefault="003C7659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4F140FF" w14:textId="77777777" w:rsidR="003C7659" w:rsidRPr="00BD5217" w:rsidRDefault="003C7659" w:rsidP="00391CD3">
            <w:pPr>
              <w:pStyle w:val="Paragrafoelenco"/>
              <w:numPr>
                <w:ilvl w:val="0"/>
                <w:numId w:val="1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73F19" w14:textId="45A3233F" w:rsidR="003C7659" w:rsidRPr="00BD5217" w:rsidRDefault="000D3CB0" w:rsidP="000D3CB0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account utente su una piattaforma di </w:t>
            </w:r>
            <w:r w:rsidR="003C7659" w:rsidRPr="00BD5217">
              <w:rPr>
                <w:rFonts w:ascii="Arial" w:hAnsi="Arial" w:cs="Arial"/>
                <w:lang w:val="it-IT"/>
              </w:rPr>
              <w:t xml:space="preserve">social media </w:t>
            </w:r>
            <w:r w:rsidRPr="00BD5217">
              <w:rPr>
                <w:rFonts w:ascii="Arial" w:hAnsi="Arial" w:cs="Arial"/>
                <w:lang w:val="it-IT"/>
              </w:rPr>
              <w:t>che permette di creare e scambiare contenuti</w:t>
            </w:r>
            <w:r w:rsidR="003C765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C1C47FF" w14:textId="77777777" w:rsidR="003C7659" w:rsidRPr="00BD5217" w:rsidRDefault="003C7659" w:rsidP="00D94A4C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6B8A6BA7" w14:textId="77777777" w:rsidR="00CC2E00" w:rsidRPr="00BD5217" w:rsidRDefault="00CC2E00">
      <w:pPr>
        <w:rPr>
          <w:lang w:val="it-IT"/>
        </w:rPr>
      </w:pPr>
      <w:r w:rsidRPr="00BD5217">
        <w:rPr>
          <w:lang w:val="it-IT"/>
        </w:rPr>
        <w:br w:type="page"/>
      </w: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8B3741" w:rsidRPr="00BD5217" w14:paraId="3BC06280" w14:textId="77777777" w:rsidTr="00512331">
        <w:tc>
          <w:tcPr>
            <w:tcW w:w="709" w:type="dxa"/>
            <w:tcMar>
              <w:left w:w="85" w:type="dxa"/>
              <w:right w:w="85" w:type="dxa"/>
            </w:tcMar>
          </w:tcPr>
          <w:p w14:paraId="4317EFED" w14:textId="77777777" w:rsidR="008B3741" w:rsidRPr="00BD5217" w:rsidRDefault="008B3741" w:rsidP="00434DA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17</w:t>
            </w:r>
          </w:p>
        </w:tc>
        <w:tc>
          <w:tcPr>
            <w:tcW w:w="425" w:type="dxa"/>
          </w:tcPr>
          <w:p w14:paraId="085C2BD8" w14:textId="77777777" w:rsidR="008B3741" w:rsidRPr="00BD5217" w:rsidRDefault="008B3741" w:rsidP="00434DA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vAlign w:val="bottom"/>
          </w:tcPr>
          <w:p w14:paraId="530AC1A7" w14:textId="521E5A14" w:rsidR="008B3741" w:rsidRPr="00BD5217" w:rsidRDefault="000D3CB0" w:rsidP="00D543D4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Nella seguente immagine, dove faresti clic per pianificare la </w:t>
            </w:r>
            <w:r w:rsidR="00D543D4" w:rsidRPr="00BD5217">
              <w:rPr>
                <w:rFonts w:ascii="Arial" w:hAnsi="Arial" w:cs="Arial"/>
                <w:lang w:val="it-IT"/>
              </w:rPr>
              <w:t>pubblicazione del post</w:t>
            </w:r>
            <w:r w:rsidR="003C7659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5EB408BF" w14:textId="744B09FB" w:rsidR="008B3741" w:rsidRPr="00BD5217" w:rsidRDefault="008B3741" w:rsidP="00434DA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77263E" w:rsidRPr="00BD5217" w14:paraId="217250C9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D3C8D46" w14:textId="77777777" w:rsidR="0077263E" w:rsidRPr="00BD5217" w:rsidRDefault="0077263E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70494B0" w14:textId="77777777" w:rsidR="0077263E" w:rsidRPr="00BD5217" w:rsidRDefault="0077263E" w:rsidP="003C7659">
            <w:p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7866" w:type="dxa"/>
            <w:gridSpan w:val="2"/>
            <w:vAlign w:val="bottom"/>
          </w:tcPr>
          <w:p w14:paraId="0DA22BAD" w14:textId="2A542B1A" w:rsidR="0077263E" w:rsidRPr="00BD5217" w:rsidRDefault="0077263E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noProof/>
                <w:lang w:val="it-IT" w:eastAsia="it-IT"/>
              </w:rPr>
              <w:drawing>
                <wp:inline distT="0" distB="0" distL="0" distR="0" wp14:anchorId="643ADCD0" wp14:editId="74D7E678">
                  <wp:extent cx="4741855" cy="2776762"/>
                  <wp:effectExtent l="0" t="0" r="8255" b="0"/>
                  <wp:docPr id="46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8582" cy="281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659" w:rsidRPr="00BD5217" w14:paraId="1413011D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E8F9D8B" w14:textId="77777777" w:rsidR="003C7659" w:rsidRPr="00BD5217" w:rsidRDefault="003C7659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69BBD8E" w14:textId="77777777" w:rsidR="003C7659" w:rsidRPr="00BD5217" w:rsidRDefault="003C7659" w:rsidP="008B3741">
            <w:pPr>
              <w:pStyle w:val="Paragrafoelenco"/>
              <w:numPr>
                <w:ilvl w:val="0"/>
                <w:numId w:val="3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C52E" w14:textId="6D007563" w:rsidR="003C7659" w:rsidRPr="00BD5217" w:rsidRDefault="00A2386B" w:rsidP="00434DA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3C7659" w:rsidRPr="00BD5217">
              <w:rPr>
                <w:rFonts w:ascii="Arial" w:hAnsi="Arial" w:cs="Arial"/>
                <w:lang w:val="it-IT"/>
              </w:rPr>
              <w:t>a.</w:t>
            </w:r>
          </w:p>
        </w:tc>
        <w:tc>
          <w:tcPr>
            <w:tcW w:w="1253" w:type="dxa"/>
            <w:vAlign w:val="center"/>
          </w:tcPr>
          <w:p w14:paraId="74705252" w14:textId="77777777" w:rsidR="003C7659" w:rsidRPr="00BD5217" w:rsidRDefault="003C7659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4C4F111A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81E699C" w14:textId="77777777" w:rsidR="003C7659" w:rsidRPr="00BD5217" w:rsidRDefault="003C7659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1C668BB" w14:textId="77777777" w:rsidR="003C7659" w:rsidRPr="00BD5217" w:rsidRDefault="003C7659" w:rsidP="008B3741">
            <w:pPr>
              <w:pStyle w:val="Paragrafoelenco"/>
              <w:numPr>
                <w:ilvl w:val="0"/>
                <w:numId w:val="3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AC865B" w14:textId="3A368092" w:rsidR="003C7659" w:rsidRPr="00BD5217" w:rsidRDefault="00A2386B" w:rsidP="00434DA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3C7659" w:rsidRPr="00BD5217">
              <w:rPr>
                <w:rFonts w:ascii="Arial" w:hAnsi="Arial" w:cs="Arial"/>
                <w:lang w:val="it-IT"/>
              </w:rPr>
              <w:t>b.</w:t>
            </w:r>
          </w:p>
        </w:tc>
        <w:tc>
          <w:tcPr>
            <w:tcW w:w="1253" w:type="dxa"/>
            <w:vAlign w:val="center"/>
          </w:tcPr>
          <w:p w14:paraId="7CAB2248" w14:textId="77777777" w:rsidR="003C7659" w:rsidRPr="00BD5217" w:rsidRDefault="003C7659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1274B1F6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04FF07C" w14:textId="77777777" w:rsidR="003C7659" w:rsidRPr="00BD5217" w:rsidRDefault="003C7659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5C976F2" w14:textId="77777777" w:rsidR="003C7659" w:rsidRPr="00BD5217" w:rsidRDefault="003C7659" w:rsidP="008B3741">
            <w:pPr>
              <w:pStyle w:val="Paragrafoelenco"/>
              <w:numPr>
                <w:ilvl w:val="0"/>
                <w:numId w:val="3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2110" w14:textId="65C07BD0" w:rsidR="003C7659" w:rsidRPr="00BD5217" w:rsidRDefault="00A2386B" w:rsidP="00434DA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3C7659" w:rsidRPr="00BD5217">
              <w:rPr>
                <w:rFonts w:ascii="Arial" w:hAnsi="Arial" w:cs="Arial"/>
                <w:lang w:val="it-IT"/>
              </w:rPr>
              <w:t>c.</w:t>
            </w:r>
          </w:p>
        </w:tc>
        <w:tc>
          <w:tcPr>
            <w:tcW w:w="1253" w:type="dxa"/>
            <w:vAlign w:val="center"/>
          </w:tcPr>
          <w:p w14:paraId="7D326C61" w14:textId="77777777" w:rsidR="003C7659" w:rsidRPr="00BD5217" w:rsidRDefault="003C7659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3C7659" w:rsidRPr="00BD5217" w14:paraId="17089E51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1DBF36D" w14:textId="77777777" w:rsidR="003C7659" w:rsidRPr="00BD5217" w:rsidRDefault="003C7659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E1653E6" w14:textId="77777777" w:rsidR="003C7659" w:rsidRPr="00BD5217" w:rsidRDefault="003C7659" w:rsidP="008B3741">
            <w:pPr>
              <w:pStyle w:val="Paragrafoelenco"/>
              <w:numPr>
                <w:ilvl w:val="0"/>
                <w:numId w:val="3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53FB" w14:textId="1F04DC1D" w:rsidR="003C7659" w:rsidRPr="00BD5217" w:rsidRDefault="00A2386B" w:rsidP="00434DA1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Opzione </w:t>
            </w:r>
            <w:r w:rsidR="003C7659" w:rsidRPr="00BD5217">
              <w:rPr>
                <w:rFonts w:ascii="Arial" w:hAnsi="Arial" w:cs="Arial"/>
                <w:lang w:val="it-IT"/>
              </w:rPr>
              <w:t>d.</w:t>
            </w:r>
          </w:p>
        </w:tc>
        <w:tc>
          <w:tcPr>
            <w:tcW w:w="1253" w:type="dxa"/>
            <w:vAlign w:val="center"/>
          </w:tcPr>
          <w:p w14:paraId="73AB8B36" w14:textId="77777777" w:rsidR="003C7659" w:rsidRPr="00BD5217" w:rsidRDefault="003C7659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62BAF" w:rsidRPr="00BD5217" w14:paraId="2263A74E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40AE3B1B" w14:textId="77777777" w:rsidR="00C62BAF" w:rsidRPr="00BD5217" w:rsidRDefault="00C62BAF" w:rsidP="00547D8F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18</w:t>
            </w:r>
          </w:p>
        </w:tc>
        <w:tc>
          <w:tcPr>
            <w:tcW w:w="425" w:type="dxa"/>
          </w:tcPr>
          <w:p w14:paraId="771E3EB1" w14:textId="77777777" w:rsidR="00C62BAF" w:rsidRPr="00BD5217" w:rsidRDefault="00C62BAF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FBDE" w14:textId="011EB034" w:rsidR="00C62BAF" w:rsidRPr="00BD5217" w:rsidRDefault="008B3667" w:rsidP="008B366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Vuoi modificare un collegamento lungo verso il tuo sito web in modo da poterlo pubblicare su un sito di </w:t>
            </w:r>
            <w:r w:rsidR="00C62BAF" w:rsidRPr="00BD5217">
              <w:rPr>
                <w:rFonts w:ascii="Arial" w:hAnsi="Arial" w:cs="Arial"/>
                <w:lang w:val="it-IT"/>
              </w:rPr>
              <w:t xml:space="preserve">social media </w:t>
            </w:r>
            <w:r w:rsidRPr="00BD5217">
              <w:rPr>
                <w:rFonts w:ascii="Arial" w:hAnsi="Arial" w:cs="Arial"/>
                <w:lang w:val="it-IT"/>
              </w:rPr>
              <w:t xml:space="preserve">che limita il numero di caratteri accettati in un </w:t>
            </w:r>
            <w:r w:rsidR="00C62BAF" w:rsidRPr="00BD5217">
              <w:rPr>
                <w:rFonts w:ascii="Arial" w:hAnsi="Arial" w:cs="Arial"/>
                <w:lang w:val="it-IT"/>
              </w:rPr>
              <w:t>post.</w:t>
            </w:r>
            <w:r w:rsidRPr="00BD5217">
              <w:rPr>
                <w:rFonts w:ascii="Arial" w:hAnsi="Arial" w:cs="Arial"/>
                <w:lang w:val="it-IT"/>
              </w:rPr>
              <w:t xml:space="preserve"> Quale dei seguenti servizi </w:t>
            </w:r>
            <w:r w:rsidR="00C62BAF" w:rsidRPr="00BD5217">
              <w:rPr>
                <w:rFonts w:ascii="Arial" w:hAnsi="Arial" w:cs="Arial"/>
                <w:lang w:val="it-IT"/>
              </w:rPr>
              <w:t xml:space="preserve">online </w:t>
            </w:r>
            <w:r w:rsidRPr="00BD5217">
              <w:rPr>
                <w:rFonts w:ascii="Arial" w:hAnsi="Arial" w:cs="Arial"/>
                <w:lang w:val="it-IT"/>
              </w:rPr>
              <w:t>useresti per modificare il link lungo</w:t>
            </w:r>
            <w:r w:rsidR="00C62BAF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70665F51" w14:textId="699E35AE" w:rsidR="00C62BAF" w:rsidRPr="00BD5217" w:rsidRDefault="00C62BAF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C62BAF" w:rsidRPr="00BD5217" w14:paraId="1001CE37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4161EFF" w14:textId="77777777" w:rsidR="00C62BAF" w:rsidRPr="00BD5217" w:rsidRDefault="00C62BAF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FAFF74D" w14:textId="77777777" w:rsidR="00C62BAF" w:rsidRPr="00BD5217" w:rsidRDefault="00C62BAF" w:rsidP="00391CD3">
            <w:pPr>
              <w:pStyle w:val="Paragrafoelenco"/>
              <w:numPr>
                <w:ilvl w:val="0"/>
                <w:numId w:val="1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F1691" w14:textId="38D6F637" w:rsidR="00C62BAF" w:rsidRPr="00BD5217" w:rsidRDefault="008B3667" w:rsidP="008B36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A</w:t>
            </w:r>
            <w:r w:rsidR="00C62BAF" w:rsidRPr="00BD5217">
              <w:rPr>
                <w:rFonts w:ascii="Arial" w:hAnsi="Arial" w:cs="Arial"/>
                <w:lang w:val="it-IT"/>
              </w:rPr>
              <w:t>nalytics</w:t>
            </w:r>
            <w:r w:rsidRPr="00BD5217">
              <w:rPr>
                <w:rFonts w:ascii="Arial" w:hAnsi="Arial" w:cs="Arial"/>
                <w:lang w:val="it-IT"/>
              </w:rPr>
              <w:t xml:space="preserve"> per sito web</w:t>
            </w:r>
            <w:r w:rsidR="00C62BAF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4401B176" w14:textId="77777777" w:rsidR="00C62BAF" w:rsidRPr="00BD5217" w:rsidRDefault="00C62BAF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62BAF" w:rsidRPr="00BD5217" w14:paraId="76139700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050DF5C" w14:textId="77777777" w:rsidR="00C62BAF" w:rsidRPr="00BD5217" w:rsidRDefault="00C62BAF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9959BEC" w14:textId="77777777" w:rsidR="00C62BAF" w:rsidRPr="00BD5217" w:rsidRDefault="00C62BAF" w:rsidP="00391CD3">
            <w:pPr>
              <w:pStyle w:val="Paragrafoelenco"/>
              <w:numPr>
                <w:ilvl w:val="0"/>
                <w:numId w:val="1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B8B7BDB" w14:textId="715FCE10" w:rsidR="00C62BAF" w:rsidRPr="00BD5217" w:rsidRDefault="008B3667" w:rsidP="008B36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Abbreviatore di </w:t>
            </w:r>
            <w:r w:rsidR="00C62BAF" w:rsidRPr="00BD5217">
              <w:rPr>
                <w:rFonts w:ascii="Arial" w:hAnsi="Arial" w:cs="Arial"/>
                <w:lang w:val="it-IT"/>
              </w:rPr>
              <w:t>URL.</w:t>
            </w:r>
          </w:p>
        </w:tc>
        <w:tc>
          <w:tcPr>
            <w:tcW w:w="1253" w:type="dxa"/>
            <w:vAlign w:val="center"/>
          </w:tcPr>
          <w:p w14:paraId="611B7991" w14:textId="77777777" w:rsidR="00C62BAF" w:rsidRPr="00BD5217" w:rsidRDefault="00C62BAF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62BAF" w:rsidRPr="00BD5217" w14:paraId="70A6DFC5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894C758" w14:textId="77777777" w:rsidR="00C62BAF" w:rsidRPr="00BD5217" w:rsidRDefault="00C62BAF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EB06DFC" w14:textId="77777777" w:rsidR="00C62BAF" w:rsidRPr="00BD5217" w:rsidRDefault="00C62BAF" w:rsidP="00391CD3">
            <w:pPr>
              <w:pStyle w:val="Paragrafoelenco"/>
              <w:numPr>
                <w:ilvl w:val="0"/>
                <w:numId w:val="1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2F6B" w14:textId="279A13E9" w:rsidR="00C62BAF" w:rsidRPr="00BD5217" w:rsidRDefault="008B3667" w:rsidP="008B36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Post pianificato</w:t>
            </w:r>
            <w:r w:rsidR="00C62BAF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ABFF1AA" w14:textId="77777777" w:rsidR="00C62BAF" w:rsidRPr="00BD5217" w:rsidRDefault="00C62BAF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62BAF" w:rsidRPr="00BD5217" w14:paraId="1CAFAEE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CE380AD" w14:textId="77777777" w:rsidR="00C62BAF" w:rsidRPr="00BD5217" w:rsidRDefault="00C62BAF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ECC4D48" w14:textId="77777777" w:rsidR="00C62BAF" w:rsidRPr="00BD5217" w:rsidRDefault="00C62BAF" w:rsidP="00391CD3">
            <w:pPr>
              <w:pStyle w:val="Paragrafoelenco"/>
              <w:numPr>
                <w:ilvl w:val="0"/>
                <w:numId w:val="1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943B" w14:textId="253D7640" w:rsidR="00C62BAF" w:rsidRPr="00BD5217" w:rsidRDefault="008B3667" w:rsidP="008B3667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Insights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di s</w:t>
            </w:r>
            <w:r w:rsidR="00C62BAF" w:rsidRPr="00BD5217">
              <w:rPr>
                <w:rFonts w:ascii="Arial" w:hAnsi="Arial" w:cs="Arial"/>
                <w:lang w:val="it-IT"/>
              </w:rPr>
              <w:t>ocial media.</w:t>
            </w:r>
          </w:p>
        </w:tc>
        <w:tc>
          <w:tcPr>
            <w:tcW w:w="1253" w:type="dxa"/>
            <w:vAlign w:val="center"/>
          </w:tcPr>
          <w:p w14:paraId="19EC6371" w14:textId="77777777" w:rsidR="00C62BAF" w:rsidRPr="00BD5217" w:rsidRDefault="00C62BAF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45013" w:rsidRPr="00BD5217" w14:paraId="1B499732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1AD4DCDC" w14:textId="77777777" w:rsidR="00C45013" w:rsidRPr="00BD5217" w:rsidRDefault="00C45013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19</w:t>
            </w:r>
          </w:p>
        </w:tc>
        <w:tc>
          <w:tcPr>
            <w:tcW w:w="425" w:type="dxa"/>
          </w:tcPr>
          <w:p w14:paraId="7329A5B5" w14:textId="77777777" w:rsidR="00C45013" w:rsidRPr="00BD5217" w:rsidRDefault="00C45013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6FD07" w14:textId="761BFE84" w:rsidR="00C45013" w:rsidRPr="00BD5217" w:rsidRDefault="003B26C8" w:rsidP="003B26C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dei seguenti tipi di contenuto NON contribuisce tipicamente al successo di una campagna promozionale virale?</w:t>
            </w:r>
          </w:p>
        </w:tc>
        <w:tc>
          <w:tcPr>
            <w:tcW w:w="1253" w:type="dxa"/>
            <w:vAlign w:val="bottom"/>
          </w:tcPr>
          <w:p w14:paraId="2FE5BB27" w14:textId="08684FFB" w:rsidR="00C45013" w:rsidRPr="00BD5217" w:rsidRDefault="00C45013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C45013" w:rsidRPr="00BD5217" w14:paraId="745812E4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13A0C56" w14:textId="77777777" w:rsidR="00C45013" w:rsidRPr="00BD5217" w:rsidRDefault="00C45013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AF841C4" w14:textId="77777777" w:rsidR="00C45013" w:rsidRPr="00BD5217" w:rsidRDefault="00C45013" w:rsidP="00391CD3">
            <w:pPr>
              <w:pStyle w:val="Paragrafoelenco"/>
              <w:numPr>
                <w:ilvl w:val="0"/>
                <w:numId w:val="1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E63B" w14:textId="6844E488" w:rsidR="00C45013" w:rsidRPr="00BD5217" w:rsidRDefault="003B26C8" w:rsidP="003B26C8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Contenuti umoristici</w:t>
            </w:r>
            <w:r w:rsidR="00C45013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43019BB" w14:textId="77777777" w:rsidR="00C45013" w:rsidRPr="00BD5217" w:rsidRDefault="00C45013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45013" w:rsidRPr="00BD5217" w14:paraId="74A928FC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1D9B939" w14:textId="77777777" w:rsidR="00C45013" w:rsidRPr="00BD5217" w:rsidRDefault="00C45013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8A3BE69" w14:textId="77777777" w:rsidR="00C45013" w:rsidRPr="00BD5217" w:rsidRDefault="00C45013" w:rsidP="00391CD3">
            <w:pPr>
              <w:pStyle w:val="Paragrafoelenco"/>
              <w:numPr>
                <w:ilvl w:val="0"/>
                <w:numId w:val="1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A1FA" w14:textId="2537C9C9" w:rsidR="00C45013" w:rsidRPr="00BD5217" w:rsidRDefault="003B26C8" w:rsidP="003B26C8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Contenuti o</w:t>
            </w:r>
            <w:r w:rsidR="00C45013" w:rsidRPr="00BD5217">
              <w:rPr>
                <w:rFonts w:ascii="Arial" w:hAnsi="Arial" w:cs="Arial"/>
                <w:lang w:val="it-IT"/>
              </w:rPr>
              <w:t>riginal</w:t>
            </w:r>
            <w:r w:rsidRPr="00BD5217">
              <w:rPr>
                <w:rFonts w:ascii="Arial" w:hAnsi="Arial" w:cs="Arial"/>
                <w:lang w:val="it-IT"/>
              </w:rPr>
              <w:t>i</w:t>
            </w:r>
            <w:r w:rsidR="00C45013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16ED9DF" w14:textId="77777777" w:rsidR="00C45013" w:rsidRPr="00BD5217" w:rsidRDefault="00C45013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45013" w:rsidRPr="00BD5217" w14:paraId="19C1C6EE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89637BF" w14:textId="77777777" w:rsidR="00C45013" w:rsidRPr="00BD5217" w:rsidRDefault="00C45013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5E558F3" w14:textId="77777777" w:rsidR="00C45013" w:rsidRPr="00BD5217" w:rsidRDefault="00C45013" w:rsidP="00391CD3">
            <w:pPr>
              <w:pStyle w:val="Paragrafoelenco"/>
              <w:numPr>
                <w:ilvl w:val="0"/>
                <w:numId w:val="1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55D1" w14:textId="2F83FE56" w:rsidR="00C45013" w:rsidRPr="00BD5217" w:rsidRDefault="003B26C8" w:rsidP="003B26C8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Argomenti che generano </w:t>
            </w:r>
            <w:r w:rsidR="00C45013" w:rsidRPr="00BD5217">
              <w:rPr>
                <w:rFonts w:ascii="Arial" w:hAnsi="Arial" w:cs="Arial"/>
                <w:lang w:val="it-IT"/>
              </w:rPr>
              <w:t>discussion</w:t>
            </w:r>
            <w:r w:rsidRPr="00BD5217">
              <w:rPr>
                <w:rFonts w:ascii="Arial" w:hAnsi="Arial" w:cs="Arial"/>
                <w:lang w:val="it-IT"/>
              </w:rPr>
              <w:t>i</w:t>
            </w:r>
            <w:r w:rsidR="00C45013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AF31036" w14:textId="77777777" w:rsidR="00C45013" w:rsidRPr="00BD5217" w:rsidRDefault="00C45013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C45013" w:rsidRPr="00BD5217" w14:paraId="577D0E7D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9F94DBC" w14:textId="77777777" w:rsidR="00C45013" w:rsidRPr="00BD5217" w:rsidRDefault="00C45013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C2804C2" w14:textId="77777777" w:rsidR="00C45013" w:rsidRPr="00BD5217" w:rsidRDefault="00C45013" w:rsidP="00391CD3">
            <w:pPr>
              <w:pStyle w:val="Paragrafoelenco"/>
              <w:numPr>
                <w:ilvl w:val="0"/>
                <w:numId w:val="1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64B49B1" w14:textId="2FEC569D" w:rsidR="00C45013" w:rsidRPr="00BD5217" w:rsidRDefault="003B26C8" w:rsidP="003B26C8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Informazioni lunghe e dettagliate</w:t>
            </w:r>
            <w:r w:rsidR="00C45013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156BC27" w14:textId="77777777" w:rsidR="00C45013" w:rsidRPr="00BD5217" w:rsidRDefault="00C45013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1AA8B02E" w14:textId="77777777" w:rsidR="004D7DBC" w:rsidRPr="00BD5217" w:rsidRDefault="004D7DBC">
      <w:pPr>
        <w:rPr>
          <w:lang w:val="it-IT"/>
        </w:rPr>
      </w:pPr>
      <w:r w:rsidRPr="00BD5217">
        <w:rPr>
          <w:lang w:val="it-IT"/>
        </w:rPr>
        <w:br w:type="page"/>
      </w: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4D7DBC" w:rsidRPr="00BD5217" w14:paraId="74207E29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73A1C7F2" w14:textId="77777777" w:rsidR="004D7DBC" w:rsidRPr="00BD5217" w:rsidRDefault="004D7DBC" w:rsidP="00547D8F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20</w:t>
            </w:r>
          </w:p>
        </w:tc>
        <w:tc>
          <w:tcPr>
            <w:tcW w:w="425" w:type="dxa"/>
          </w:tcPr>
          <w:p w14:paraId="20807664" w14:textId="77777777" w:rsidR="004D7DBC" w:rsidRPr="00BD5217" w:rsidRDefault="004D7DBC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AAE52" w14:textId="0733257B" w:rsidR="004D7DBC" w:rsidRPr="00BD5217" w:rsidRDefault="00437643" w:rsidP="008152EC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cliente ha pubblicato un </w:t>
            </w:r>
            <w:r w:rsidR="008152EC" w:rsidRPr="00BD5217">
              <w:rPr>
                <w:rFonts w:ascii="Arial" w:hAnsi="Arial" w:cs="Arial"/>
                <w:lang w:val="it-IT"/>
              </w:rPr>
              <w:t>reclamo su un</w:t>
            </w:r>
            <w:r w:rsidRPr="00BD5217">
              <w:rPr>
                <w:rFonts w:ascii="Arial" w:hAnsi="Arial" w:cs="Arial"/>
                <w:lang w:val="it-IT"/>
              </w:rPr>
              <w:t xml:space="preserve"> 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social media </w:t>
            </w:r>
            <w:r w:rsidR="008152EC" w:rsidRPr="00BD5217">
              <w:rPr>
                <w:rFonts w:ascii="Arial" w:hAnsi="Arial" w:cs="Arial"/>
                <w:lang w:val="it-IT"/>
              </w:rPr>
              <w:t xml:space="preserve">che solleva valide preoccupazioni su un servizio fornito dalla tua azienda. Quale delle seguenti azioni è la migliore quando si affrontano reclami sui </w:t>
            </w:r>
            <w:r w:rsidR="004D7DBC" w:rsidRPr="00BD5217">
              <w:rPr>
                <w:rFonts w:ascii="Arial" w:hAnsi="Arial" w:cs="Arial"/>
                <w:lang w:val="it-IT"/>
              </w:rPr>
              <w:t>social media?</w:t>
            </w:r>
          </w:p>
        </w:tc>
        <w:tc>
          <w:tcPr>
            <w:tcW w:w="1253" w:type="dxa"/>
            <w:vAlign w:val="bottom"/>
          </w:tcPr>
          <w:p w14:paraId="7B0E7161" w14:textId="0021CC1B" w:rsidR="004D7DBC" w:rsidRPr="00BD5217" w:rsidRDefault="004D7DBC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4D7DBC" w:rsidRPr="00BD5217" w14:paraId="2856713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D94E8B4" w14:textId="77777777" w:rsidR="004D7DBC" w:rsidRPr="00BD5217" w:rsidRDefault="004D7DB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4AFF3F7" w14:textId="77777777" w:rsidR="004D7DBC" w:rsidRPr="00BD5217" w:rsidRDefault="004D7DBC" w:rsidP="00391CD3">
            <w:pPr>
              <w:pStyle w:val="Paragrafoelenco"/>
              <w:numPr>
                <w:ilvl w:val="0"/>
                <w:numId w:val="2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3BE0" w14:textId="6851AF37" w:rsidR="004D7DBC" w:rsidRPr="00BD5217" w:rsidRDefault="008152EC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Pubblicare una risposta criticando il cliente per aver </w:t>
            </w:r>
            <w:r w:rsidR="00AF2D67" w:rsidRPr="00BD5217">
              <w:rPr>
                <w:rFonts w:ascii="Arial" w:hAnsi="Arial" w:cs="Arial"/>
                <w:lang w:val="it-IT"/>
              </w:rPr>
              <w:t>fatto un reclamo</w:t>
            </w:r>
            <w:r w:rsidR="004D7DBC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818BEA4" w14:textId="77777777" w:rsidR="004D7DBC" w:rsidRPr="00BD5217" w:rsidRDefault="004D7DB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4D7DBC" w:rsidRPr="00BD5217" w14:paraId="1C4BCEEE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743454C" w14:textId="77777777" w:rsidR="004D7DBC" w:rsidRPr="00BD5217" w:rsidRDefault="004D7DB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AC62C0F" w14:textId="77777777" w:rsidR="004D7DBC" w:rsidRPr="00BD5217" w:rsidRDefault="004D7DBC" w:rsidP="00391CD3">
            <w:pPr>
              <w:pStyle w:val="Paragrafoelenco"/>
              <w:numPr>
                <w:ilvl w:val="0"/>
                <w:numId w:val="2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94FECF" w14:textId="1BE337A2" w:rsidR="004D7DBC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Affrontare il reclamo in modo tempestivo 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online </w:t>
            </w:r>
            <w:r w:rsidRPr="00BD5217">
              <w:rPr>
                <w:rFonts w:ascii="Arial" w:hAnsi="Arial" w:cs="Arial"/>
                <w:lang w:val="it-IT"/>
              </w:rPr>
              <w:t xml:space="preserve">e spostarsi 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offline </w:t>
            </w:r>
            <w:r w:rsidRPr="00BD5217">
              <w:rPr>
                <w:rFonts w:ascii="Arial" w:hAnsi="Arial" w:cs="Arial"/>
                <w:lang w:val="it-IT"/>
              </w:rPr>
              <w:t>se necessario</w:t>
            </w:r>
            <w:r w:rsidR="004D7DBC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4200305A" w14:textId="77777777" w:rsidR="004D7DBC" w:rsidRPr="00BD5217" w:rsidRDefault="004D7DB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4D7DBC" w:rsidRPr="00BD5217" w14:paraId="1C2AA35C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34E38F5" w14:textId="77777777" w:rsidR="004D7DBC" w:rsidRPr="00BD5217" w:rsidRDefault="004D7DB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AEBE733" w14:textId="77777777" w:rsidR="004D7DBC" w:rsidRPr="00BD5217" w:rsidRDefault="004D7DBC" w:rsidP="00391CD3">
            <w:pPr>
              <w:pStyle w:val="Paragrafoelenco"/>
              <w:numPr>
                <w:ilvl w:val="0"/>
                <w:numId w:val="2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3AFD" w14:textId="7E340A24" w:rsidR="004D7DBC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Eliminare il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 comment</w:t>
            </w:r>
            <w:r w:rsidRPr="00BD5217">
              <w:rPr>
                <w:rFonts w:ascii="Arial" w:hAnsi="Arial" w:cs="Arial"/>
                <w:lang w:val="it-IT"/>
              </w:rPr>
              <w:t xml:space="preserve">o dal 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social media </w:t>
            </w:r>
            <w:r w:rsidRPr="00BD5217">
              <w:rPr>
                <w:rFonts w:ascii="Arial" w:hAnsi="Arial" w:cs="Arial"/>
                <w:lang w:val="it-IT"/>
              </w:rPr>
              <w:t>e ignorare le valide preoccupazioni</w:t>
            </w:r>
            <w:r w:rsidR="004D7DBC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0B10BCE0" w14:textId="77777777" w:rsidR="004D7DBC" w:rsidRPr="00BD5217" w:rsidRDefault="004D7DB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4D7DBC" w:rsidRPr="00BD5217" w14:paraId="5BFAB4DD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AC9CCED" w14:textId="77777777" w:rsidR="004D7DBC" w:rsidRPr="00BD5217" w:rsidRDefault="004D7DB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AC76509" w14:textId="77777777" w:rsidR="004D7DBC" w:rsidRPr="00BD5217" w:rsidRDefault="004D7DBC" w:rsidP="00391CD3">
            <w:pPr>
              <w:pStyle w:val="Paragrafoelenco"/>
              <w:numPr>
                <w:ilvl w:val="0"/>
                <w:numId w:val="2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C1F0" w14:textId="50C5D283" w:rsidR="004D7DBC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Non rispondere mai ai reclami pubblicati online dai clienti</w:t>
            </w:r>
            <w:r w:rsidR="004D7DBC" w:rsidRPr="00BD5217">
              <w:rPr>
                <w:rFonts w:ascii="Arial" w:hAnsi="Arial" w:cs="Arial"/>
                <w:lang w:val="it-IT"/>
              </w:rPr>
              <w:t xml:space="preserve">. </w:t>
            </w:r>
          </w:p>
        </w:tc>
        <w:tc>
          <w:tcPr>
            <w:tcW w:w="1253" w:type="dxa"/>
            <w:vAlign w:val="center"/>
          </w:tcPr>
          <w:p w14:paraId="1CCC12D2" w14:textId="77777777" w:rsidR="004D7DBC" w:rsidRPr="00BD5217" w:rsidRDefault="004D7DB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6F3732" w:rsidRPr="00BD5217" w14:paraId="42F8B827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34D90689" w14:textId="77777777" w:rsidR="006F3732" w:rsidRPr="00BD5217" w:rsidRDefault="006F3732" w:rsidP="00547D8F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21</w:t>
            </w:r>
          </w:p>
        </w:tc>
        <w:tc>
          <w:tcPr>
            <w:tcW w:w="425" w:type="dxa"/>
          </w:tcPr>
          <w:p w14:paraId="04DC7769" w14:textId="77777777" w:rsidR="006F3732" w:rsidRPr="00BD5217" w:rsidRDefault="006F3732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DAF1E" w14:textId="76EC84CD" w:rsidR="006F3732" w:rsidRPr="00BD5217" w:rsidRDefault="00AF2D67" w:rsidP="00AF2D6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definizioni descrive meglio l’espressione “</w:t>
            </w:r>
            <w:r w:rsidR="006F3732" w:rsidRPr="00BD5217">
              <w:rPr>
                <w:rFonts w:ascii="Arial" w:hAnsi="Arial" w:cs="Arial"/>
                <w:lang w:val="it-IT"/>
              </w:rPr>
              <w:t xml:space="preserve">call to </w:t>
            </w:r>
            <w:proofErr w:type="spellStart"/>
            <w:r w:rsidR="006F3732" w:rsidRPr="00BD5217">
              <w:rPr>
                <w:rFonts w:ascii="Arial" w:hAnsi="Arial" w:cs="Arial"/>
                <w:lang w:val="it-IT"/>
              </w:rPr>
              <w:t>action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”</w:t>
            </w:r>
            <w:r w:rsidR="006F3732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0B93DFAD" w14:textId="30727CC3" w:rsidR="006F3732" w:rsidRPr="00BD5217" w:rsidRDefault="006F3732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6F3732" w:rsidRPr="00BD5217" w14:paraId="788862BA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AE95C96" w14:textId="77777777" w:rsidR="006F3732" w:rsidRPr="00BD5217" w:rsidRDefault="006F373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591EB0A" w14:textId="77777777" w:rsidR="006F3732" w:rsidRPr="00BD5217" w:rsidRDefault="006F3732" w:rsidP="00391CD3">
            <w:pPr>
              <w:pStyle w:val="Paragrafoelenco"/>
              <w:numPr>
                <w:ilvl w:val="0"/>
                <w:numId w:val="2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C4E9" w14:textId="5FF7A319" w:rsidR="006F3732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Un modo per determinare quali pubblicità restituiscono i risultati migliori</w:t>
            </w:r>
            <w:r w:rsidR="006F373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178F629" w14:textId="77777777" w:rsidR="006F3732" w:rsidRPr="00BD5217" w:rsidRDefault="006F373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6F3732" w:rsidRPr="00BD5217" w14:paraId="020F27B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3405FA0" w14:textId="77777777" w:rsidR="006F3732" w:rsidRPr="00BD5217" w:rsidRDefault="006F373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7A13FE2" w14:textId="77777777" w:rsidR="006F3732" w:rsidRPr="00BD5217" w:rsidRDefault="006F3732" w:rsidP="00391CD3">
            <w:pPr>
              <w:pStyle w:val="Paragrafoelenco"/>
              <w:numPr>
                <w:ilvl w:val="0"/>
                <w:numId w:val="2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BB3D" w14:textId="22DC183B" w:rsidR="006F3732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Una parola significativa usata per trovare informazioni nelle ricerche </w:t>
            </w:r>
            <w:r w:rsidR="006F3732" w:rsidRPr="00BD5217">
              <w:rPr>
                <w:rFonts w:ascii="Arial" w:hAnsi="Arial" w:cs="Arial"/>
                <w:lang w:val="it-IT"/>
              </w:rPr>
              <w:t>online.</w:t>
            </w:r>
          </w:p>
        </w:tc>
        <w:tc>
          <w:tcPr>
            <w:tcW w:w="1253" w:type="dxa"/>
            <w:vAlign w:val="center"/>
          </w:tcPr>
          <w:p w14:paraId="6947C9A1" w14:textId="77777777" w:rsidR="006F3732" w:rsidRPr="00BD5217" w:rsidRDefault="006F373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6F3732" w:rsidRPr="00BD5217" w14:paraId="4E39679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A7373DF" w14:textId="77777777" w:rsidR="006F3732" w:rsidRPr="00BD5217" w:rsidRDefault="006F373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A30E411" w14:textId="77777777" w:rsidR="006F3732" w:rsidRPr="00BD5217" w:rsidRDefault="006F3732" w:rsidP="00391CD3">
            <w:pPr>
              <w:pStyle w:val="Paragrafoelenco"/>
              <w:numPr>
                <w:ilvl w:val="0"/>
                <w:numId w:val="2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A378B" w14:textId="409E588E" w:rsidR="006F3732" w:rsidRPr="00BD5217" w:rsidRDefault="00AF2D67" w:rsidP="00AF2D6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 simbolo usato sui </w:t>
            </w:r>
            <w:r w:rsidR="006F3732" w:rsidRPr="00BD5217">
              <w:rPr>
                <w:rFonts w:ascii="Arial" w:hAnsi="Arial" w:cs="Arial"/>
                <w:lang w:val="it-IT"/>
              </w:rPr>
              <w:t xml:space="preserve">social media </w:t>
            </w:r>
            <w:r w:rsidRPr="00BD5217">
              <w:rPr>
                <w:rFonts w:ascii="Arial" w:hAnsi="Arial" w:cs="Arial"/>
                <w:lang w:val="it-IT"/>
              </w:rPr>
              <w:t>per identificare i messaggi relativi a uno specifico argomento</w:t>
            </w:r>
            <w:r w:rsidR="006F373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D21A165" w14:textId="77777777" w:rsidR="006F3732" w:rsidRPr="00BD5217" w:rsidRDefault="006F373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6F3732" w:rsidRPr="00BD5217" w14:paraId="08C8E146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B4926FE" w14:textId="77777777" w:rsidR="006F3732" w:rsidRPr="00BD5217" w:rsidRDefault="006F373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06984CA" w14:textId="77777777" w:rsidR="006F3732" w:rsidRPr="00BD5217" w:rsidRDefault="006F3732" w:rsidP="00391CD3">
            <w:pPr>
              <w:pStyle w:val="Paragrafoelenco"/>
              <w:numPr>
                <w:ilvl w:val="0"/>
                <w:numId w:val="21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B17FACC" w14:textId="017F45CE" w:rsidR="006F3732" w:rsidRPr="00BD5217" w:rsidRDefault="00AF2D67" w:rsidP="00201B1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Un’istruzione ad un </w:t>
            </w:r>
            <w:r w:rsidR="00201B13" w:rsidRPr="00BD5217">
              <w:rPr>
                <w:rFonts w:ascii="Arial" w:hAnsi="Arial" w:cs="Arial"/>
                <w:lang w:val="it-IT"/>
              </w:rPr>
              <w:t>pubblico volta a provocare una risposta</w:t>
            </w:r>
            <w:r w:rsidR="006F373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1FD2D8B" w14:textId="77777777" w:rsidR="006F3732" w:rsidRPr="00BD5217" w:rsidRDefault="006F373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4C34" w:rsidRPr="00BD5217" w14:paraId="2DF7CB8C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35BE879C" w14:textId="77777777" w:rsidR="009C4C34" w:rsidRPr="00BD5217" w:rsidRDefault="009C4C34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22</w:t>
            </w:r>
          </w:p>
        </w:tc>
        <w:tc>
          <w:tcPr>
            <w:tcW w:w="425" w:type="dxa"/>
          </w:tcPr>
          <w:p w14:paraId="69653852" w14:textId="77777777" w:rsidR="009C4C34" w:rsidRPr="00BD5217" w:rsidRDefault="009C4C34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9B05" w14:textId="1476BD54" w:rsidR="009C4C34" w:rsidRPr="00BD5217" w:rsidRDefault="00201B13" w:rsidP="00201B13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è un esempio di piattaforma pubblicitaria </w:t>
            </w:r>
            <w:r w:rsidR="009C4C34" w:rsidRPr="00BD5217">
              <w:rPr>
                <w:rFonts w:ascii="Arial" w:hAnsi="Arial" w:cs="Arial"/>
                <w:lang w:val="it-IT"/>
              </w:rPr>
              <w:t>online?</w:t>
            </w:r>
          </w:p>
        </w:tc>
        <w:tc>
          <w:tcPr>
            <w:tcW w:w="1253" w:type="dxa"/>
            <w:vAlign w:val="bottom"/>
          </w:tcPr>
          <w:p w14:paraId="75FE0AF8" w14:textId="4809F33B" w:rsidR="009C4C34" w:rsidRPr="00BD5217" w:rsidRDefault="009C4C34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9C4C34" w:rsidRPr="00BD5217" w14:paraId="79197281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38EE0F3" w14:textId="77777777" w:rsidR="009C4C34" w:rsidRPr="00BD5217" w:rsidRDefault="009C4C3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6B589355" w14:textId="77777777" w:rsidR="009C4C34" w:rsidRPr="00BD5217" w:rsidRDefault="009C4C34" w:rsidP="00391CD3">
            <w:pPr>
              <w:pStyle w:val="Paragrafoelenco"/>
              <w:numPr>
                <w:ilvl w:val="0"/>
                <w:numId w:val="2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018A" w14:textId="04719C3C" w:rsidR="009C4C34" w:rsidRPr="00BD5217" w:rsidRDefault="009C4C34" w:rsidP="00391CD3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MailChimp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A5CE713" w14:textId="77777777" w:rsidR="009C4C34" w:rsidRPr="00BD5217" w:rsidRDefault="009C4C3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4C34" w:rsidRPr="00BD5217" w14:paraId="13DE091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04ABE51" w14:textId="77777777" w:rsidR="009C4C34" w:rsidRPr="00BD5217" w:rsidRDefault="009C4C3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E740238" w14:textId="77777777" w:rsidR="009C4C34" w:rsidRPr="00BD5217" w:rsidRDefault="009C4C34" w:rsidP="00391CD3">
            <w:pPr>
              <w:pStyle w:val="Paragrafoelenco"/>
              <w:numPr>
                <w:ilvl w:val="0"/>
                <w:numId w:val="2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DB30" w14:textId="6BEBB49B" w:rsidR="009C4C34" w:rsidRPr="00BD5217" w:rsidRDefault="009C4C34" w:rsidP="00391CD3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Joomla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13686CC" w14:textId="77777777" w:rsidR="009C4C34" w:rsidRPr="00BD5217" w:rsidRDefault="009C4C3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4C34" w:rsidRPr="00BD5217" w14:paraId="1151A106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80F8E0C" w14:textId="77777777" w:rsidR="009C4C34" w:rsidRPr="00BD5217" w:rsidRDefault="009C4C3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7C94245" w14:textId="77777777" w:rsidR="009C4C34" w:rsidRPr="00BD5217" w:rsidRDefault="009C4C34" w:rsidP="00391CD3">
            <w:pPr>
              <w:pStyle w:val="Paragrafoelenco"/>
              <w:numPr>
                <w:ilvl w:val="0"/>
                <w:numId w:val="2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17BA" w14:textId="645B3371" w:rsidR="009C4C34" w:rsidRPr="00BD5217" w:rsidRDefault="009C4C34" w:rsidP="00391CD3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Hootsuite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19AF90F" w14:textId="77777777" w:rsidR="009C4C34" w:rsidRPr="00BD5217" w:rsidRDefault="009C4C3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4C34" w:rsidRPr="00BD5217" w14:paraId="7E8A1DDC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39B1E3A" w14:textId="77777777" w:rsidR="009C4C34" w:rsidRPr="00BD5217" w:rsidRDefault="009C4C3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0E34FA3" w14:textId="77777777" w:rsidR="009C4C34" w:rsidRPr="00BD5217" w:rsidRDefault="009C4C34" w:rsidP="00391CD3">
            <w:pPr>
              <w:pStyle w:val="Paragrafoelenco"/>
              <w:numPr>
                <w:ilvl w:val="0"/>
                <w:numId w:val="22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B7325BC" w14:textId="0ED5C549" w:rsidR="009C4C34" w:rsidRPr="00BD5217" w:rsidRDefault="009C4C34" w:rsidP="00391CD3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Google Display Network.</w:t>
            </w:r>
          </w:p>
        </w:tc>
        <w:tc>
          <w:tcPr>
            <w:tcW w:w="1253" w:type="dxa"/>
            <w:vAlign w:val="center"/>
          </w:tcPr>
          <w:p w14:paraId="6B7B9182" w14:textId="77777777" w:rsidR="009C4C34" w:rsidRPr="00BD5217" w:rsidRDefault="009C4C3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765CA" w:rsidRPr="00BD5217" w14:paraId="7428D31C" w14:textId="77777777" w:rsidTr="00512331">
        <w:tc>
          <w:tcPr>
            <w:tcW w:w="709" w:type="dxa"/>
            <w:tcMar>
              <w:left w:w="85" w:type="dxa"/>
              <w:right w:w="85" w:type="dxa"/>
            </w:tcMar>
          </w:tcPr>
          <w:p w14:paraId="24A16A01" w14:textId="77777777" w:rsidR="000765CA" w:rsidRPr="00BD5217" w:rsidRDefault="000765CA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23</w:t>
            </w:r>
          </w:p>
        </w:tc>
        <w:tc>
          <w:tcPr>
            <w:tcW w:w="425" w:type="dxa"/>
          </w:tcPr>
          <w:p w14:paraId="5F6C6F2B" w14:textId="77777777" w:rsidR="000765CA" w:rsidRPr="00BD5217" w:rsidRDefault="000765CA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vAlign w:val="bottom"/>
          </w:tcPr>
          <w:p w14:paraId="5DF1B769" w14:textId="6F82FD74" w:rsidR="000765CA" w:rsidRPr="00BD5217" w:rsidRDefault="00201B13" w:rsidP="00201B13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dei seguenti tipi di pubblicità è mostrato nella seguente immagine</w:t>
            </w:r>
            <w:r w:rsidR="009C5A74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1D161B7A" w14:textId="625B05BC" w:rsidR="000765CA" w:rsidRPr="00BD5217" w:rsidRDefault="000765CA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9C5A74" w:rsidRPr="00BD5217" w14:paraId="7AD36220" w14:textId="77777777" w:rsidTr="00725181">
        <w:tc>
          <w:tcPr>
            <w:tcW w:w="9000" w:type="dxa"/>
            <w:gridSpan w:val="4"/>
            <w:tcMar>
              <w:left w:w="85" w:type="dxa"/>
              <w:right w:w="85" w:type="dxa"/>
            </w:tcMar>
          </w:tcPr>
          <w:p w14:paraId="397C90FF" w14:textId="6A13C896" w:rsidR="009C5A74" w:rsidRPr="00BD5217" w:rsidRDefault="009C5A74" w:rsidP="009C5A74">
            <w:pPr>
              <w:spacing w:before="120" w:after="60"/>
              <w:jc w:val="center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noProof/>
                <w:lang w:val="it-IT" w:eastAsia="it-IT"/>
              </w:rPr>
              <w:drawing>
                <wp:inline distT="0" distB="0" distL="0" distR="0" wp14:anchorId="140317C2" wp14:editId="769C9E81">
                  <wp:extent cx="3426318" cy="938827"/>
                  <wp:effectExtent l="25400" t="25400" r="28575" b="26670"/>
                  <wp:docPr id="1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9357" cy="9615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5A74" w:rsidRPr="00BD5217" w14:paraId="6658D6AE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D37D76D" w14:textId="77777777" w:rsidR="009C5A74" w:rsidRPr="00BD5217" w:rsidRDefault="009C5A7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2504CFC" w14:textId="77777777" w:rsidR="009C5A74" w:rsidRPr="00BD5217" w:rsidRDefault="009C5A74" w:rsidP="00391CD3">
            <w:pPr>
              <w:pStyle w:val="Paragrafoelenco"/>
              <w:numPr>
                <w:ilvl w:val="0"/>
                <w:numId w:val="2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37F7" w14:textId="4E01B4E2" w:rsidR="009C5A74" w:rsidRPr="00BD5217" w:rsidRDefault="009C5A74" w:rsidP="00B3747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Banner.</w:t>
            </w:r>
          </w:p>
        </w:tc>
        <w:tc>
          <w:tcPr>
            <w:tcW w:w="1253" w:type="dxa"/>
            <w:vAlign w:val="center"/>
          </w:tcPr>
          <w:p w14:paraId="0CBDBF19" w14:textId="77777777" w:rsidR="009C5A74" w:rsidRPr="00BD5217" w:rsidRDefault="009C5A7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5A74" w:rsidRPr="00BD5217" w14:paraId="0E9E99FE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930BEAE" w14:textId="77777777" w:rsidR="009C5A74" w:rsidRPr="00BD5217" w:rsidRDefault="009C5A7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E100182" w14:textId="77777777" w:rsidR="009C5A74" w:rsidRPr="00BD5217" w:rsidRDefault="009C5A74" w:rsidP="00391CD3">
            <w:pPr>
              <w:pStyle w:val="Paragrafoelenco"/>
              <w:numPr>
                <w:ilvl w:val="0"/>
                <w:numId w:val="2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6D270" w14:textId="3285283B" w:rsidR="009C5A74" w:rsidRPr="00BD5217" w:rsidRDefault="009C5A74" w:rsidP="00B3747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Video.</w:t>
            </w:r>
          </w:p>
        </w:tc>
        <w:tc>
          <w:tcPr>
            <w:tcW w:w="1253" w:type="dxa"/>
            <w:vAlign w:val="center"/>
          </w:tcPr>
          <w:p w14:paraId="3193CFFB" w14:textId="77777777" w:rsidR="009C5A74" w:rsidRPr="00BD5217" w:rsidRDefault="009C5A7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5A74" w:rsidRPr="00BD5217" w14:paraId="69FA407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5865586" w14:textId="77777777" w:rsidR="009C5A74" w:rsidRPr="00BD5217" w:rsidRDefault="009C5A7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D8BF4FC" w14:textId="77777777" w:rsidR="009C5A74" w:rsidRPr="00BD5217" w:rsidRDefault="009C5A74" w:rsidP="00391CD3">
            <w:pPr>
              <w:pStyle w:val="Paragrafoelenco"/>
              <w:numPr>
                <w:ilvl w:val="0"/>
                <w:numId w:val="2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3267" w14:textId="39652904" w:rsidR="009C5A74" w:rsidRPr="00BD5217" w:rsidRDefault="009C5A74" w:rsidP="00B3747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Pop-up.</w:t>
            </w:r>
          </w:p>
        </w:tc>
        <w:tc>
          <w:tcPr>
            <w:tcW w:w="1253" w:type="dxa"/>
            <w:vAlign w:val="center"/>
          </w:tcPr>
          <w:p w14:paraId="2F945E81" w14:textId="77777777" w:rsidR="009C5A74" w:rsidRPr="00BD5217" w:rsidRDefault="009C5A7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9C5A74" w:rsidRPr="00BD5217" w14:paraId="3ACDFEE8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08831FB" w14:textId="77777777" w:rsidR="009C5A74" w:rsidRPr="00BD5217" w:rsidRDefault="009C5A7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3F243B9" w14:textId="77777777" w:rsidR="009C5A74" w:rsidRPr="00BD5217" w:rsidRDefault="009C5A74" w:rsidP="00391CD3">
            <w:pPr>
              <w:pStyle w:val="Paragrafoelenco"/>
              <w:numPr>
                <w:ilvl w:val="0"/>
                <w:numId w:val="23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1CEC5F" w14:textId="3AE80DF8" w:rsidR="009C5A74" w:rsidRPr="00BD5217" w:rsidRDefault="00B3747E" w:rsidP="00B3747E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Testo</w:t>
            </w:r>
            <w:r w:rsidR="009C5A74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0A4BC06" w14:textId="77777777" w:rsidR="009C5A74" w:rsidRPr="00BD5217" w:rsidRDefault="009C5A74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543D4" w:rsidRPr="00BD5217" w14:paraId="7071A49D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7D3B1DE" w14:textId="77777777" w:rsidR="00D543D4" w:rsidRPr="00BD5217" w:rsidRDefault="00D543D4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F5B44E6" w14:textId="77777777" w:rsidR="00D543D4" w:rsidRPr="00BD5217" w:rsidRDefault="00D543D4" w:rsidP="00D543D4">
            <w:p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8DCA26" w14:textId="77777777" w:rsidR="00D543D4" w:rsidRPr="00BD5217" w:rsidRDefault="00D543D4" w:rsidP="00B3747E">
            <w:pPr>
              <w:spacing w:before="60"/>
              <w:rPr>
                <w:rFonts w:ascii="Arial" w:hAnsi="Arial" w:cs="Arial"/>
                <w:lang w:val="it-IT"/>
              </w:rPr>
            </w:pPr>
          </w:p>
          <w:p w14:paraId="4B6F0EAF" w14:textId="77777777" w:rsidR="00D543D4" w:rsidRPr="00BD5217" w:rsidRDefault="00D543D4" w:rsidP="00B3747E">
            <w:pPr>
              <w:spacing w:before="60"/>
              <w:rPr>
                <w:rFonts w:ascii="Arial" w:hAnsi="Arial" w:cs="Arial"/>
                <w:lang w:val="it-IT"/>
              </w:rPr>
            </w:pPr>
          </w:p>
        </w:tc>
        <w:tc>
          <w:tcPr>
            <w:tcW w:w="1253" w:type="dxa"/>
            <w:vAlign w:val="center"/>
          </w:tcPr>
          <w:p w14:paraId="7E933553" w14:textId="77777777" w:rsidR="00D543D4" w:rsidRPr="00BD5217" w:rsidRDefault="00D543D4" w:rsidP="00512331">
            <w:pPr>
              <w:spacing w:before="60"/>
              <w:jc w:val="center"/>
              <w:rPr>
                <w:lang w:val="it-IT"/>
              </w:rPr>
            </w:pPr>
          </w:p>
        </w:tc>
      </w:tr>
      <w:tr w:rsidR="00F7713E" w:rsidRPr="00BD5217" w14:paraId="116F0502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0BB8E420" w14:textId="77777777" w:rsidR="00F7713E" w:rsidRPr="00BD5217" w:rsidRDefault="00F7713E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24</w:t>
            </w:r>
          </w:p>
        </w:tc>
        <w:tc>
          <w:tcPr>
            <w:tcW w:w="425" w:type="dxa"/>
          </w:tcPr>
          <w:p w14:paraId="4F144AEF" w14:textId="77777777" w:rsidR="00F7713E" w:rsidRPr="00BD5217" w:rsidRDefault="00F7713E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8C36" w14:textId="4862E77C" w:rsidR="00F7713E" w:rsidRPr="00BD5217" w:rsidRDefault="00D543D4" w:rsidP="00D543D4">
            <w:pPr>
              <w:spacing w:before="12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tipi di elementi puoi gestire usando la piattaforma </w:t>
            </w:r>
            <w:r w:rsidR="00F7713E" w:rsidRPr="00BD5217">
              <w:rPr>
                <w:rFonts w:ascii="Arial" w:hAnsi="Arial" w:cs="Arial"/>
                <w:lang w:val="it-IT"/>
              </w:rPr>
              <w:t xml:space="preserve">online </w:t>
            </w:r>
            <w:proofErr w:type="spellStart"/>
            <w:r w:rsidR="00F7713E" w:rsidRPr="00BD5217">
              <w:rPr>
                <w:rFonts w:ascii="Arial" w:hAnsi="Arial" w:cs="Arial"/>
                <w:lang w:val="it-IT"/>
              </w:rPr>
              <w:t>MailChimp</w:t>
            </w:r>
            <w:proofErr w:type="spellEnd"/>
            <w:r w:rsidR="00F7713E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7C8EE834" w14:textId="38979948" w:rsidR="00F7713E" w:rsidRPr="00BD5217" w:rsidRDefault="00F7713E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F7713E" w:rsidRPr="00BD5217" w14:paraId="5D9ACAF6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B1FE9C7" w14:textId="77777777" w:rsidR="00F7713E" w:rsidRPr="00BD5217" w:rsidRDefault="00F7713E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2585F25" w14:textId="77777777" w:rsidR="00F7713E" w:rsidRPr="00BD5217" w:rsidRDefault="00F7713E" w:rsidP="00391CD3">
            <w:pPr>
              <w:pStyle w:val="Paragrafoelenco"/>
              <w:numPr>
                <w:ilvl w:val="0"/>
                <w:numId w:val="2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DEFD" w14:textId="5E371053" w:rsidR="00F7713E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Gestione di s</w:t>
            </w:r>
            <w:r w:rsidR="00F7713E" w:rsidRPr="00BD5217">
              <w:rPr>
                <w:rFonts w:ascii="Arial" w:hAnsi="Arial" w:cs="Arial"/>
                <w:lang w:val="it-IT"/>
              </w:rPr>
              <w:t>ocial media.</w:t>
            </w:r>
          </w:p>
        </w:tc>
        <w:tc>
          <w:tcPr>
            <w:tcW w:w="1253" w:type="dxa"/>
            <w:vAlign w:val="center"/>
          </w:tcPr>
          <w:p w14:paraId="60E573DD" w14:textId="77777777" w:rsidR="00F7713E" w:rsidRPr="00BD5217" w:rsidRDefault="00F7713E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F7713E" w:rsidRPr="00BD5217" w14:paraId="60D7B0D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6692BDE" w14:textId="77777777" w:rsidR="00F7713E" w:rsidRPr="00BD5217" w:rsidRDefault="00F7713E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BC497B9" w14:textId="77777777" w:rsidR="00F7713E" w:rsidRPr="00BD5217" w:rsidRDefault="00F7713E" w:rsidP="00391CD3">
            <w:pPr>
              <w:pStyle w:val="Paragrafoelenco"/>
              <w:numPr>
                <w:ilvl w:val="0"/>
                <w:numId w:val="2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D7744" w14:textId="068545B4" w:rsidR="00F7713E" w:rsidRPr="00BD5217" w:rsidRDefault="00D543D4" w:rsidP="000765CA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</w:t>
            </w:r>
            <w:r w:rsidR="00F7713E" w:rsidRPr="00BD5217">
              <w:rPr>
                <w:rFonts w:ascii="Arial" w:hAnsi="Arial" w:cs="Arial"/>
                <w:lang w:val="it-IT"/>
              </w:rPr>
              <w:t>arketing</w:t>
            </w:r>
            <w:r w:rsidRPr="00BD5217">
              <w:rPr>
                <w:rFonts w:ascii="Arial" w:hAnsi="Arial" w:cs="Arial"/>
                <w:lang w:val="it-IT"/>
              </w:rPr>
              <w:t xml:space="preserve"> su motori di ricerca</w:t>
            </w:r>
            <w:r w:rsidR="00F7713E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9D5241F" w14:textId="77777777" w:rsidR="00F7713E" w:rsidRPr="00BD5217" w:rsidRDefault="00F7713E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F7713E" w:rsidRPr="00BD5217" w14:paraId="3137FDE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DA84AC6" w14:textId="77777777" w:rsidR="00F7713E" w:rsidRPr="00BD5217" w:rsidRDefault="00F7713E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C4974E1" w14:textId="77777777" w:rsidR="00F7713E" w:rsidRPr="00BD5217" w:rsidRDefault="00F7713E" w:rsidP="00391CD3">
            <w:pPr>
              <w:pStyle w:val="Paragrafoelenco"/>
              <w:numPr>
                <w:ilvl w:val="0"/>
                <w:numId w:val="2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CB9B" w14:textId="5F5CD9A7" w:rsidR="00F7713E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Pubblicità o</w:t>
            </w:r>
            <w:r w:rsidR="00F7713E" w:rsidRPr="00BD5217">
              <w:rPr>
                <w:rFonts w:ascii="Arial" w:hAnsi="Arial" w:cs="Arial"/>
                <w:lang w:val="it-IT"/>
              </w:rPr>
              <w:t>nline.</w:t>
            </w:r>
          </w:p>
        </w:tc>
        <w:tc>
          <w:tcPr>
            <w:tcW w:w="1253" w:type="dxa"/>
            <w:vAlign w:val="center"/>
          </w:tcPr>
          <w:p w14:paraId="1430DA6B" w14:textId="77777777" w:rsidR="00F7713E" w:rsidRPr="00BD5217" w:rsidRDefault="00F7713E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F7713E" w:rsidRPr="00BD5217" w14:paraId="6DC155F0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C15831B" w14:textId="77777777" w:rsidR="00F7713E" w:rsidRPr="00BD5217" w:rsidRDefault="00F7713E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0536F02" w14:textId="77777777" w:rsidR="00F7713E" w:rsidRPr="00BD5217" w:rsidRDefault="00F7713E" w:rsidP="00391CD3">
            <w:pPr>
              <w:pStyle w:val="Paragrafoelenco"/>
              <w:numPr>
                <w:ilvl w:val="0"/>
                <w:numId w:val="24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BD69583" w14:textId="27CD2131" w:rsidR="00F7713E" w:rsidRPr="00BD5217" w:rsidRDefault="00F7713E" w:rsidP="000765CA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E-mail marketing.</w:t>
            </w:r>
          </w:p>
        </w:tc>
        <w:tc>
          <w:tcPr>
            <w:tcW w:w="1253" w:type="dxa"/>
            <w:vAlign w:val="center"/>
          </w:tcPr>
          <w:p w14:paraId="0232B11D" w14:textId="77777777" w:rsidR="00F7713E" w:rsidRPr="00BD5217" w:rsidRDefault="00F7713E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70706" w:rsidRPr="00BD5217" w14:paraId="15E707DF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2D0ABF11" w14:textId="77777777" w:rsidR="00070706" w:rsidRPr="00BD5217" w:rsidRDefault="00070706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25</w:t>
            </w:r>
          </w:p>
        </w:tc>
        <w:tc>
          <w:tcPr>
            <w:tcW w:w="425" w:type="dxa"/>
          </w:tcPr>
          <w:p w14:paraId="1050C8B8" w14:textId="77777777" w:rsidR="00070706" w:rsidRPr="00BD5217" w:rsidRDefault="00070706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F0A5" w14:textId="393E33AE" w:rsidR="00070706" w:rsidRPr="00BD5217" w:rsidRDefault="00D543D4" w:rsidP="00D543D4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attività descrive meglio l’espressione “</w:t>
            </w:r>
            <w:proofErr w:type="spellStart"/>
            <w:r w:rsidR="00070706" w:rsidRPr="00BD5217">
              <w:rPr>
                <w:rFonts w:ascii="Arial" w:hAnsi="Arial" w:cs="Arial"/>
                <w:lang w:val="it-IT"/>
              </w:rPr>
              <w:t>opt</w:t>
            </w:r>
            <w:proofErr w:type="spellEnd"/>
            <w:r w:rsidR="00070706" w:rsidRPr="00BD5217">
              <w:rPr>
                <w:rFonts w:ascii="Arial" w:hAnsi="Arial" w:cs="Arial"/>
                <w:lang w:val="it-IT"/>
              </w:rPr>
              <w:t>-out</w:t>
            </w:r>
            <w:r w:rsidRPr="00BD5217">
              <w:rPr>
                <w:rFonts w:ascii="Arial" w:hAnsi="Arial" w:cs="Arial"/>
                <w:lang w:val="it-IT"/>
              </w:rPr>
              <w:t>”</w:t>
            </w:r>
            <w:r w:rsidR="00070706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1E8CAD74" w14:textId="76ACA3AB" w:rsidR="00070706" w:rsidRPr="00BD5217" w:rsidRDefault="00070706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70706" w:rsidRPr="00BD5217" w14:paraId="5764F8B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B25A97C" w14:textId="77777777" w:rsidR="00070706" w:rsidRPr="00BD5217" w:rsidRDefault="00070706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EE3F215" w14:textId="77777777" w:rsidR="00070706" w:rsidRPr="00BD5217" w:rsidRDefault="00070706" w:rsidP="00391CD3">
            <w:pPr>
              <w:pStyle w:val="Paragrafoelenco"/>
              <w:numPr>
                <w:ilvl w:val="0"/>
                <w:numId w:val="2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E905" w14:textId="3DC4B0C0" w:rsidR="00070706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Aprire le e-mail ricevute attraverso una campagna di</w:t>
            </w:r>
            <w:r w:rsidR="00070706" w:rsidRPr="00BD5217">
              <w:rPr>
                <w:rFonts w:ascii="Arial" w:hAnsi="Arial" w:cs="Arial"/>
                <w:lang w:val="it-IT"/>
              </w:rPr>
              <w:t xml:space="preserve"> e-mail marketing.</w:t>
            </w:r>
          </w:p>
        </w:tc>
        <w:tc>
          <w:tcPr>
            <w:tcW w:w="1253" w:type="dxa"/>
            <w:vAlign w:val="center"/>
          </w:tcPr>
          <w:p w14:paraId="185A330B" w14:textId="77777777" w:rsidR="00070706" w:rsidRPr="00BD5217" w:rsidRDefault="00070706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70706" w:rsidRPr="00BD5217" w14:paraId="47434EB6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7A7A9BA" w14:textId="77777777" w:rsidR="00070706" w:rsidRPr="00BD5217" w:rsidRDefault="00070706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6272574" w14:textId="77777777" w:rsidR="00070706" w:rsidRPr="00BD5217" w:rsidRDefault="00070706" w:rsidP="00391CD3">
            <w:pPr>
              <w:pStyle w:val="Paragrafoelenco"/>
              <w:numPr>
                <w:ilvl w:val="0"/>
                <w:numId w:val="2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A7A9" w14:textId="352BD07C" w:rsidR="00070706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Eliminare le e-mail ricevute attraverso una campagna di e-mail marketing</w:t>
            </w:r>
            <w:r w:rsidR="00070706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730D40A" w14:textId="77777777" w:rsidR="00070706" w:rsidRPr="00BD5217" w:rsidRDefault="00070706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70706" w:rsidRPr="00BD5217" w14:paraId="59EADD74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C2F761A" w14:textId="77777777" w:rsidR="00070706" w:rsidRPr="00BD5217" w:rsidRDefault="00070706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3D2C96B" w14:textId="77777777" w:rsidR="00070706" w:rsidRPr="00BD5217" w:rsidRDefault="00070706" w:rsidP="00391CD3">
            <w:pPr>
              <w:pStyle w:val="Paragrafoelenco"/>
              <w:numPr>
                <w:ilvl w:val="0"/>
                <w:numId w:val="2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885DF06" w14:textId="1030E866" w:rsidR="00070706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Cancellarsi da una mailing list </w:t>
            </w:r>
            <w:r w:rsidR="00070706" w:rsidRPr="00BD5217">
              <w:rPr>
                <w:rFonts w:ascii="Arial" w:hAnsi="Arial" w:cs="Arial"/>
                <w:lang w:val="it-IT"/>
              </w:rPr>
              <w:t>digital</w:t>
            </w:r>
            <w:r w:rsidRPr="00BD5217">
              <w:rPr>
                <w:rFonts w:ascii="Arial" w:hAnsi="Arial" w:cs="Arial"/>
                <w:lang w:val="it-IT"/>
              </w:rPr>
              <w:t>e</w:t>
            </w:r>
            <w:r w:rsidR="00070706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2C991CB" w14:textId="77777777" w:rsidR="00070706" w:rsidRPr="00BD5217" w:rsidRDefault="00070706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70706" w:rsidRPr="00BD5217" w14:paraId="5D52FE54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23E9AA3" w14:textId="77777777" w:rsidR="00070706" w:rsidRPr="00BD5217" w:rsidRDefault="00070706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6BF1D7B" w14:textId="77777777" w:rsidR="00070706" w:rsidRPr="00BD5217" w:rsidRDefault="00070706" w:rsidP="00391CD3">
            <w:pPr>
              <w:pStyle w:val="Paragrafoelenco"/>
              <w:numPr>
                <w:ilvl w:val="0"/>
                <w:numId w:val="25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CF59" w14:textId="2C385589" w:rsidR="00070706" w:rsidRPr="00BD5217" w:rsidRDefault="00D543D4" w:rsidP="00D543D4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Aggiungersi a una </w:t>
            </w:r>
            <w:r w:rsidR="00070706" w:rsidRPr="00BD5217">
              <w:rPr>
                <w:rFonts w:ascii="Arial" w:hAnsi="Arial" w:cs="Arial"/>
                <w:lang w:val="it-IT"/>
              </w:rPr>
              <w:t xml:space="preserve">mailing list </w:t>
            </w:r>
            <w:r w:rsidRPr="00BD5217">
              <w:rPr>
                <w:rFonts w:ascii="Arial" w:hAnsi="Arial" w:cs="Arial"/>
                <w:lang w:val="it-IT"/>
              </w:rPr>
              <w:t xml:space="preserve">per ricevere comunicazioni di </w:t>
            </w:r>
            <w:r w:rsidR="00070706" w:rsidRPr="00BD5217">
              <w:rPr>
                <w:rFonts w:ascii="Arial" w:hAnsi="Arial" w:cs="Arial"/>
                <w:lang w:val="it-IT"/>
              </w:rPr>
              <w:t>marketing.</w:t>
            </w:r>
          </w:p>
        </w:tc>
        <w:tc>
          <w:tcPr>
            <w:tcW w:w="1253" w:type="dxa"/>
            <w:vAlign w:val="center"/>
          </w:tcPr>
          <w:p w14:paraId="71517719" w14:textId="77777777" w:rsidR="00070706" w:rsidRPr="00BD5217" w:rsidRDefault="00070706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64360" w:rsidRPr="00BD5217" w14:paraId="2FF99C10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501CBAE9" w14:textId="77777777" w:rsidR="00864360" w:rsidRPr="00BD5217" w:rsidRDefault="00864360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26</w:t>
            </w:r>
          </w:p>
        </w:tc>
        <w:tc>
          <w:tcPr>
            <w:tcW w:w="425" w:type="dxa"/>
          </w:tcPr>
          <w:p w14:paraId="793B5C7A" w14:textId="77777777" w:rsidR="00864360" w:rsidRPr="00BD5217" w:rsidRDefault="00864360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9A5F" w14:textId="79CDD016" w:rsidR="00864360" w:rsidRPr="00BD5217" w:rsidRDefault="00932EF9" w:rsidP="00932EF9">
            <w:pPr>
              <w:spacing w:before="12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delle seguenti attività dovresti implementare come parte di una campagna pubblicitaria su </w:t>
            </w:r>
            <w:r w:rsidR="00864360" w:rsidRPr="00BD5217">
              <w:rPr>
                <w:rFonts w:ascii="Arial" w:hAnsi="Arial" w:cs="Arial"/>
                <w:lang w:val="it-IT"/>
              </w:rPr>
              <w:t xml:space="preserve">mobile </w:t>
            </w:r>
            <w:r w:rsidRPr="00BD5217">
              <w:rPr>
                <w:rFonts w:ascii="Arial" w:hAnsi="Arial" w:cs="Arial"/>
                <w:lang w:val="it-IT"/>
              </w:rPr>
              <w:t>per un sito web di forniture scolastiche</w:t>
            </w:r>
            <w:r w:rsidR="00864360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3CCA17A3" w14:textId="71826B62" w:rsidR="00864360" w:rsidRPr="00BD5217" w:rsidRDefault="00864360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864360" w:rsidRPr="00BD5217" w14:paraId="10CD2A9A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E5945A6" w14:textId="77777777" w:rsidR="00864360" w:rsidRPr="00BD5217" w:rsidRDefault="00864360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1D1F09C" w14:textId="77777777" w:rsidR="00864360" w:rsidRPr="00BD5217" w:rsidRDefault="00864360" w:rsidP="00391CD3">
            <w:pPr>
              <w:pStyle w:val="Paragrafoelenco"/>
              <w:numPr>
                <w:ilvl w:val="0"/>
                <w:numId w:val="2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85B87" w14:textId="668C8554" w:rsidR="00864360" w:rsidRPr="00BD5217" w:rsidRDefault="00864360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Us</w:t>
            </w:r>
            <w:r w:rsidR="00932EF9" w:rsidRPr="00BD5217">
              <w:rPr>
                <w:rFonts w:ascii="Arial" w:hAnsi="Arial" w:cs="Arial"/>
                <w:lang w:val="it-IT"/>
              </w:rPr>
              <w:t>ar</w:t>
            </w:r>
            <w:r w:rsidRPr="00BD5217">
              <w:rPr>
                <w:rFonts w:ascii="Arial" w:hAnsi="Arial" w:cs="Arial"/>
                <w:lang w:val="it-IT"/>
              </w:rPr>
              <w:t>e</w:t>
            </w:r>
            <w:r w:rsidR="00932EF9" w:rsidRPr="00BD5217">
              <w:rPr>
                <w:rFonts w:ascii="Arial" w:hAnsi="Arial" w:cs="Arial"/>
                <w:lang w:val="it-IT"/>
              </w:rPr>
              <w:t xml:space="preserve"> una</w:t>
            </w:r>
            <w:r w:rsidRPr="00BD5217">
              <w:rPr>
                <w:rFonts w:ascii="Arial" w:hAnsi="Arial" w:cs="Arial"/>
                <w:lang w:val="it-IT"/>
              </w:rPr>
              <w:t xml:space="preserve"> </w:t>
            </w:r>
            <w:r w:rsidR="00932EF9" w:rsidRPr="00BD5217">
              <w:rPr>
                <w:rFonts w:ascii="Arial" w:hAnsi="Arial" w:cs="Arial"/>
                <w:lang w:val="it-IT"/>
              </w:rPr>
              <w:t>“</w:t>
            </w:r>
            <w:r w:rsidRPr="00BD5217">
              <w:rPr>
                <w:rFonts w:ascii="Arial" w:hAnsi="Arial" w:cs="Arial"/>
                <w:lang w:val="it-IT"/>
              </w:rPr>
              <w:t xml:space="preserve">call to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action</w:t>
            </w:r>
            <w:proofErr w:type="spellEnd"/>
            <w:r w:rsidR="00932EF9" w:rsidRPr="00BD5217">
              <w:rPr>
                <w:rFonts w:ascii="Arial" w:hAnsi="Arial" w:cs="Arial"/>
                <w:lang w:val="it-IT"/>
              </w:rPr>
              <w:t>” standard in tutte le pubblicità su tutti i dispositivi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1AC0F21" w14:textId="77777777" w:rsidR="00864360" w:rsidRPr="00BD5217" w:rsidRDefault="00864360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64360" w:rsidRPr="00BD5217" w14:paraId="51C03E88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9E7FF9B" w14:textId="77777777" w:rsidR="00864360" w:rsidRPr="00BD5217" w:rsidRDefault="00864360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445B6D9" w14:textId="77777777" w:rsidR="00864360" w:rsidRPr="00BD5217" w:rsidRDefault="00864360" w:rsidP="00391CD3">
            <w:pPr>
              <w:pStyle w:val="Paragrafoelenco"/>
              <w:numPr>
                <w:ilvl w:val="0"/>
                <w:numId w:val="2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1847EFE" w14:textId="6EC00603" w:rsidR="00864360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Adattare il contenuto della pubblicità alla visualizzazione su dispositivi </w:t>
            </w:r>
            <w:r w:rsidR="00864360" w:rsidRPr="00BD5217">
              <w:rPr>
                <w:rFonts w:ascii="Arial" w:hAnsi="Arial" w:cs="Arial"/>
                <w:lang w:val="it-IT"/>
              </w:rPr>
              <w:t>mobil</w:t>
            </w:r>
            <w:r w:rsidRPr="00BD5217">
              <w:rPr>
                <w:rFonts w:ascii="Arial" w:hAnsi="Arial" w:cs="Arial"/>
                <w:lang w:val="it-IT"/>
              </w:rPr>
              <w:t>i</w:t>
            </w:r>
            <w:r w:rsidR="00864360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308C026" w14:textId="77777777" w:rsidR="00864360" w:rsidRPr="00BD5217" w:rsidRDefault="00864360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64360" w:rsidRPr="00BD5217" w14:paraId="152D6C2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72BC13F" w14:textId="77777777" w:rsidR="00864360" w:rsidRPr="00BD5217" w:rsidRDefault="00864360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4A15F8F" w14:textId="77777777" w:rsidR="00864360" w:rsidRPr="00BD5217" w:rsidRDefault="00864360" w:rsidP="00391CD3">
            <w:pPr>
              <w:pStyle w:val="Paragrafoelenco"/>
              <w:numPr>
                <w:ilvl w:val="0"/>
                <w:numId w:val="2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CA56" w14:textId="39096472" w:rsidR="00864360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Visualizzare le pubblicità solo su computer fissi</w:t>
            </w:r>
            <w:r w:rsidR="00864360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3EE39D4" w14:textId="77777777" w:rsidR="00864360" w:rsidRPr="00BD5217" w:rsidRDefault="00864360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64360" w:rsidRPr="00BD5217" w14:paraId="03CEEFC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A9A2068" w14:textId="77777777" w:rsidR="00864360" w:rsidRPr="00BD5217" w:rsidRDefault="00864360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55D9F744" w14:textId="77777777" w:rsidR="00864360" w:rsidRPr="00BD5217" w:rsidRDefault="00864360" w:rsidP="00391CD3">
            <w:pPr>
              <w:pStyle w:val="Paragrafoelenco"/>
              <w:numPr>
                <w:ilvl w:val="0"/>
                <w:numId w:val="26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FE277" w14:textId="215CEBA8" w:rsidR="00864360" w:rsidRPr="00BD5217" w:rsidRDefault="00864360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Us</w:t>
            </w:r>
            <w:r w:rsidR="00932EF9" w:rsidRPr="00BD5217">
              <w:rPr>
                <w:rFonts w:ascii="Arial" w:hAnsi="Arial" w:cs="Arial"/>
                <w:lang w:val="it-IT"/>
              </w:rPr>
              <w:t>ar</w:t>
            </w:r>
            <w:r w:rsidRPr="00BD5217">
              <w:rPr>
                <w:rFonts w:ascii="Arial" w:hAnsi="Arial" w:cs="Arial"/>
                <w:lang w:val="it-IT"/>
              </w:rPr>
              <w:t>e</w:t>
            </w:r>
            <w:r w:rsidR="00932EF9" w:rsidRPr="00BD5217">
              <w:rPr>
                <w:rFonts w:ascii="Arial" w:hAnsi="Arial" w:cs="Arial"/>
                <w:lang w:val="it-IT"/>
              </w:rPr>
              <w:t xml:space="preserve"> la stessa disposizione grafica per la pubblicità a prescindere dal dispositivo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7ECFC53F" w14:textId="77777777" w:rsidR="00864360" w:rsidRPr="00BD5217" w:rsidRDefault="00864360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4405C" w:rsidRPr="00BD5217" w14:paraId="3154DA7F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34D29DA9" w14:textId="77777777" w:rsidR="00D4405C" w:rsidRPr="00BD5217" w:rsidRDefault="00D4405C" w:rsidP="00177089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27</w:t>
            </w:r>
          </w:p>
        </w:tc>
        <w:tc>
          <w:tcPr>
            <w:tcW w:w="425" w:type="dxa"/>
          </w:tcPr>
          <w:p w14:paraId="0EF71E7C" w14:textId="77777777" w:rsidR="00D4405C" w:rsidRPr="00BD5217" w:rsidRDefault="00D4405C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3677" w14:textId="1F1B93FA" w:rsidR="00D4405C" w:rsidRPr="00BD5217" w:rsidRDefault="00932EF9" w:rsidP="00932EF9">
            <w:pPr>
              <w:spacing w:before="12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motivazioni descrive meglio una ragione importante per attirare traffico web di buona qualità</w:t>
            </w:r>
            <w:r w:rsidR="00D4405C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2E8B4EA5" w14:textId="49019B8D" w:rsidR="00D4405C" w:rsidRPr="00BD5217" w:rsidRDefault="00D4405C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D4405C" w:rsidRPr="00BD5217" w14:paraId="6119F23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F4F09B6" w14:textId="77777777" w:rsidR="00D4405C" w:rsidRPr="00BD5217" w:rsidRDefault="00D4405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6346136" w14:textId="77777777" w:rsidR="00D4405C" w:rsidRPr="00BD5217" w:rsidRDefault="00D4405C" w:rsidP="007C19E4">
            <w:pPr>
              <w:pStyle w:val="Paragrafoelenco"/>
              <w:numPr>
                <w:ilvl w:val="0"/>
                <w:numId w:val="2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2325" w14:textId="58C2E9EC" w:rsidR="00D4405C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Migliorare l’esperienza utente</w:t>
            </w:r>
            <w:r w:rsidR="00D4405C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258B03B5" w14:textId="77777777" w:rsidR="00D4405C" w:rsidRPr="00BD5217" w:rsidRDefault="00D4405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4405C" w:rsidRPr="00BD5217" w14:paraId="3C35189E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3B6F3D45" w14:textId="77777777" w:rsidR="00D4405C" w:rsidRPr="00BD5217" w:rsidRDefault="00D4405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58E4680" w14:textId="77777777" w:rsidR="00D4405C" w:rsidRPr="00BD5217" w:rsidRDefault="00D4405C" w:rsidP="007C19E4">
            <w:pPr>
              <w:pStyle w:val="Paragrafoelenco"/>
              <w:numPr>
                <w:ilvl w:val="0"/>
                <w:numId w:val="2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6C73" w14:textId="138B11CF" w:rsidR="00D4405C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Ottimizzare la velocità di scaricamento della pagina web</w:t>
            </w:r>
            <w:r w:rsidR="00D4405C" w:rsidRPr="00BD5217">
              <w:rPr>
                <w:rFonts w:ascii="Arial" w:hAnsi="Arial" w:cs="Arial"/>
                <w:lang w:val="it-IT"/>
              </w:rPr>
              <w:t xml:space="preserve">. </w:t>
            </w:r>
          </w:p>
        </w:tc>
        <w:tc>
          <w:tcPr>
            <w:tcW w:w="1253" w:type="dxa"/>
            <w:vAlign w:val="center"/>
          </w:tcPr>
          <w:p w14:paraId="05D44A5A" w14:textId="77777777" w:rsidR="00D4405C" w:rsidRPr="00BD5217" w:rsidRDefault="00D4405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4405C" w:rsidRPr="00BD5217" w14:paraId="6C1891B1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BFE2888" w14:textId="77777777" w:rsidR="00D4405C" w:rsidRPr="00BD5217" w:rsidRDefault="00D4405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065E005" w14:textId="77777777" w:rsidR="00D4405C" w:rsidRPr="00BD5217" w:rsidRDefault="00D4405C" w:rsidP="007C19E4">
            <w:pPr>
              <w:pStyle w:val="Paragrafoelenco"/>
              <w:numPr>
                <w:ilvl w:val="0"/>
                <w:numId w:val="2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E7E6" w14:textId="659AF07F" w:rsidR="00D4405C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Aumentare la frequenza di rimbalzo della pagina </w:t>
            </w:r>
            <w:r w:rsidR="00D4405C" w:rsidRPr="00BD5217">
              <w:rPr>
                <w:rFonts w:ascii="Arial" w:hAnsi="Arial" w:cs="Arial"/>
                <w:lang w:val="it-IT"/>
              </w:rPr>
              <w:t>web.</w:t>
            </w:r>
          </w:p>
        </w:tc>
        <w:tc>
          <w:tcPr>
            <w:tcW w:w="1253" w:type="dxa"/>
            <w:vAlign w:val="center"/>
          </w:tcPr>
          <w:p w14:paraId="5780325A" w14:textId="77777777" w:rsidR="00D4405C" w:rsidRPr="00BD5217" w:rsidRDefault="00D4405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D4405C" w:rsidRPr="00BD5217" w14:paraId="5B53B99D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59A1BD4" w14:textId="77777777" w:rsidR="00D4405C" w:rsidRPr="00BD5217" w:rsidRDefault="00D4405C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42A567B" w14:textId="77777777" w:rsidR="00D4405C" w:rsidRPr="00BD5217" w:rsidRDefault="00D4405C" w:rsidP="007C19E4">
            <w:pPr>
              <w:pStyle w:val="Paragrafoelenco"/>
              <w:numPr>
                <w:ilvl w:val="0"/>
                <w:numId w:val="28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446494" w14:textId="0444534B" w:rsidR="00D4405C" w:rsidRPr="00BD5217" w:rsidRDefault="00932EF9" w:rsidP="00932EF9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Migliorare la posizione nei motori di ricerca</w:t>
            </w:r>
            <w:r w:rsidR="00D4405C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45D36EF0" w14:textId="77777777" w:rsidR="00D4405C" w:rsidRPr="00BD5217" w:rsidRDefault="00D4405C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</w:tbl>
    <w:p w14:paraId="04094C1C" w14:textId="77777777" w:rsidR="00BD5217" w:rsidRDefault="00BD5217">
      <w:r>
        <w:br w:type="page"/>
      </w: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8066D7" w:rsidRPr="00BD5217" w14:paraId="580EA5EC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6BDD1092" w14:textId="71311BED" w:rsidR="008066D7" w:rsidRPr="00BD5217" w:rsidRDefault="008066D7" w:rsidP="00434DA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28</w:t>
            </w:r>
          </w:p>
        </w:tc>
        <w:tc>
          <w:tcPr>
            <w:tcW w:w="425" w:type="dxa"/>
          </w:tcPr>
          <w:p w14:paraId="1AD19525" w14:textId="77777777" w:rsidR="008066D7" w:rsidRPr="00BD5217" w:rsidRDefault="008066D7" w:rsidP="00434DA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379B1" w14:textId="7BB95D97" w:rsidR="008066D7" w:rsidRPr="00BD5217" w:rsidRDefault="00973A95" w:rsidP="00973A95">
            <w:pPr>
              <w:spacing w:before="12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Quale delle seguenti definizioni descrive meglio il termine “visitatori unici”</w:t>
            </w:r>
            <w:r w:rsidR="008066D7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1E705F8F" w14:textId="2A01A67A" w:rsidR="008066D7" w:rsidRPr="00BD5217" w:rsidRDefault="008066D7" w:rsidP="00434DA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8066D7" w:rsidRPr="00BD5217" w14:paraId="3ABD740B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450038AF" w14:textId="77777777" w:rsidR="008066D7" w:rsidRPr="00BD5217" w:rsidRDefault="008066D7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48B6545" w14:textId="77777777" w:rsidR="008066D7" w:rsidRPr="00BD5217" w:rsidRDefault="008066D7" w:rsidP="008B3741">
            <w:pPr>
              <w:pStyle w:val="Paragrafoelenco"/>
              <w:numPr>
                <w:ilvl w:val="0"/>
                <w:numId w:val="3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DDC8" w14:textId="135A72BF" w:rsidR="008066D7" w:rsidRPr="00BD5217" w:rsidRDefault="00973A95" w:rsidP="00973A95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visitatori unici che diventano clienti diviso per il numero totale di visitatori unici, espresso come percentuale.</w:t>
            </w:r>
          </w:p>
        </w:tc>
        <w:tc>
          <w:tcPr>
            <w:tcW w:w="1253" w:type="dxa"/>
            <w:vAlign w:val="center"/>
          </w:tcPr>
          <w:p w14:paraId="69213A10" w14:textId="77777777" w:rsidR="008066D7" w:rsidRPr="00BD5217" w:rsidRDefault="008066D7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066D7" w:rsidRPr="00BD5217" w14:paraId="7C7326D0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119A9FC" w14:textId="77777777" w:rsidR="008066D7" w:rsidRPr="00BD5217" w:rsidRDefault="008066D7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09ACFD0" w14:textId="77777777" w:rsidR="008066D7" w:rsidRPr="00BD5217" w:rsidRDefault="008066D7" w:rsidP="008B3741">
            <w:pPr>
              <w:pStyle w:val="Paragrafoelenco"/>
              <w:numPr>
                <w:ilvl w:val="0"/>
                <w:numId w:val="3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2318EE" w14:textId="2D9EC120" w:rsidR="008066D7" w:rsidRPr="00BD5217" w:rsidRDefault="00F0258F" w:rsidP="00F025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visitatori di un sito web durante uno specifico periodo di tempo, a prescindere dal numero di visite effettuate</w:t>
            </w:r>
            <w:r w:rsidR="008066D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3804F68" w14:textId="77777777" w:rsidR="008066D7" w:rsidRPr="00BD5217" w:rsidRDefault="008066D7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066D7" w:rsidRPr="00BD5217" w14:paraId="65690971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8A4F830" w14:textId="77777777" w:rsidR="008066D7" w:rsidRPr="00BD5217" w:rsidRDefault="008066D7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BD248BE" w14:textId="77777777" w:rsidR="008066D7" w:rsidRPr="00BD5217" w:rsidRDefault="008066D7" w:rsidP="008B3741">
            <w:pPr>
              <w:pStyle w:val="Paragrafoelenco"/>
              <w:numPr>
                <w:ilvl w:val="0"/>
                <w:numId w:val="3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6BCD" w14:textId="59AD00AE" w:rsidR="008066D7" w:rsidRPr="00BD5217" w:rsidRDefault="00F0258F" w:rsidP="00F025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visitatori che fanno clic su un collegamento in un altro sito web e arrivano al tuo sito</w:t>
            </w:r>
            <w:r w:rsidR="008066D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685D7BF3" w14:textId="77777777" w:rsidR="008066D7" w:rsidRPr="00BD5217" w:rsidRDefault="008066D7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066D7" w:rsidRPr="00BD5217" w14:paraId="757CF1F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99C3109" w14:textId="77777777" w:rsidR="008066D7" w:rsidRPr="00BD5217" w:rsidRDefault="008066D7" w:rsidP="00434DA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811D8D9" w14:textId="77777777" w:rsidR="008066D7" w:rsidRPr="00BD5217" w:rsidRDefault="008066D7" w:rsidP="008B3741">
            <w:pPr>
              <w:pStyle w:val="Paragrafoelenco"/>
              <w:numPr>
                <w:ilvl w:val="0"/>
                <w:numId w:val="39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8C79C" w14:textId="2781D1E1" w:rsidR="008066D7" w:rsidRPr="00BD5217" w:rsidRDefault="00F0258F" w:rsidP="00F0258F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visitatori che abbandonano un sito web senza interagire diviso per il numero totale di visitatori</w:t>
            </w:r>
            <w:r w:rsidR="008066D7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ECE9027" w14:textId="77777777" w:rsidR="008066D7" w:rsidRPr="00BD5217" w:rsidRDefault="008066D7" w:rsidP="00434DA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84DD2" w:rsidRPr="00BD5217" w14:paraId="49705AE1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555BB413" w14:textId="77777777" w:rsidR="00084DD2" w:rsidRPr="00BD5217" w:rsidRDefault="00084DD2" w:rsidP="0051233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29</w:t>
            </w:r>
          </w:p>
        </w:tc>
        <w:tc>
          <w:tcPr>
            <w:tcW w:w="425" w:type="dxa"/>
          </w:tcPr>
          <w:p w14:paraId="3A1815D8" w14:textId="77777777" w:rsidR="00084DD2" w:rsidRPr="00BD5217" w:rsidRDefault="00084DD2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ACA3F" w14:textId="0910DAA5" w:rsidR="00084DD2" w:rsidRPr="00BD5217" w:rsidRDefault="00997F10" w:rsidP="00997F10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dei seguenti termini viene usato per descrivere il </w:t>
            </w:r>
            <w:r w:rsidR="00084DD2" w:rsidRPr="00BD5217">
              <w:rPr>
                <w:rFonts w:ascii="Arial" w:hAnsi="Arial" w:cs="Arial"/>
                <w:lang w:val="it-IT"/>
              </w:rPr>
              <w:t>process</w:t>
            </w:r>
            <w:r w:rsidRPr="00BD5217">
              <w:rPr>
                <w:rFonts w:ascii="Arial" w:hAnsi="Arial" w:cs="Arial"/>
                <w:lang w:val="it-IT"/>
              </w:rPr>
              <w:t xml:space="preserve">o di analisi del comportamento dei visitatoti di un account di </w:t>
            </w:r>
            <w:r w:rsidR="00084DD2" w:rsidRPr="00BD5217">
              <w:rPr>
                <w:rFonts w:ascii="Arial" w:hAnsi="Arial" w:cs="Arial"/>
                <w:lang w:val="it-IT"/>
              </w:rPr>
              <w:t>social media?</w:t>
            </w:r>
          </w:p>
        </w:tc>
        <w:tc>
          <w:tcPr>
            <w:tcW w:w="1253" w:type="dxa"/>
            <w:vAlign w:val="bottom"/>
          </w:tcPr>
          <w:p w14:paraId="3DFDB75E" w14:textId="1CAA3BB9" w:rsidR="00084DD2" w:rsidRPr="00BD5217" w:rsidRDefault="00084DD2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084DD2" w:rsidRPr="00BD5217" w14:paraId="6CA1701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765B3962" w14:textId="77777777" w:rsidR="00084DD2" w:rsidRPr="00BD5217" w:rsidRDefault="00084DD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24B56807" w14:textId="77777777" w:rsidR="00084DD2" w:rsidRPr="00BD5217" w:rsidRDefault="00084DD2" w:rsidP="003D2F56">
            <w:pPr>
              <w:pStyle w:val="Paragrafoelenco"/>
              <w:numPr>
                <w:ilvl w:val="0"/>
                <w:numId w:val="3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9F18" w14:textId="3A36275F" w:rsidR="00084DD2" w:rsidRPr="00BD5217" w:rsidRDefault="00997F10" w:rsidP="003D2F5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Impressioni</w:t>
            </w:r>
            <w:r w:rsidR="00084DD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553851A8" w14:textId="77777777" w:rsidR="00084DD2" w:rsidRPr="00BD5217" w:rsidRDefault="00084DD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84DD2" w:rsidRPr="00BD5217" w14:paraId="3C84ED22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8574A27" w14:textId="77777777" w:rsidR="00084DD2" w:rsidRPr="00BD5217" w:rsidRDefault="00084DD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7C47B6F" w14:textId="77777777" w:rsidR="00084DD2" w:rsidRPr="00BD5217" w:rsidRDefault="00084DD2" w:rsidP="003D2F56">
            <w:pPr>
              <w:pStyle w:val="Paragrafoelenco"/>
              <w:numPr>
                <w:ilvl w:val="0"/>
                <w:numId w:val="3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00CD1" w14:textId="42652148" w:rsidR="00084DD2" w:rsidRPr="00BD5217" w:rsidRDefault="00997F10" w:rsidP="003D2F5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Citazioni</w:t>
            </w:r>
            <w:r w:rsidR="00084DD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4DB8904E" w14:textId="77777777" w:rsidR="00084DD2" w:rsidRPr="00BD5217" w:rsidRDefault="00084DD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84DD2" w:rsidRPr="00BD5217" w14:paraId="39391BFF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28A014D" w14:textId="77777777" w:rsidR="00084DD2" w:rsidRPr="00BD5217" w:rsidRDefault="00084DD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1360B98C" w14:textId="77777777" w:rsidR="00084DD2" w:rsidRPr="00BD5217" w:rsidRDefault="00084DD2" w:rsidP="003D2F56">
            <w:pPr>
              <w:pStyle w:val="Paragrafoelenco"/>
              <w:numPr>
                <w:ilvl w:val="0"/>
                <w:numId w:val="3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AE9C8" w14:textId="5C80422C" w:rsidR="00084DD2" w:rsidRPr="00BD5217" w:rsidRDefault="00997F10" w:rsidP="003D2F56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Notifiche</w:t>
            </w:r>
            <w:r w:rsidR="00084DD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DA760CB" w14:textId="77777777" w:rsidR="00084DD2" w:rsidRPr="00BD5217" w:rsidRDefault="00084DD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084DD2" w:rsidRPr="00BD5217" w14:paraId="757B6FE2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5EF3D938" w14:textId="77777777" w:rsidR="00084DD2" w:rsidRPr="00BD5217" w:rsidRDefault="00084DD2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BE117C1" w14:textId="77777777" w:rsidR="00084DD2" w:rsidRPr="00BD5217" w:rsidRDefault="00084DD2" w:rsidP="003D2F56">
            <w:pPr>
              <w:pStyle w:val="Paragrafoelenco"/>
              <w:numPr>
                <w:ilvl w:val="0"/>
                <w:numId w:val="30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5591BDC" w14:textId="6627F006" w:rsidR="00084DD2" w:rsidRPr="00BD5217" w:rsidRDefault="00997F10" w:rsidP="003D2F56">
            <w:pPr>
              <w:spacing w:before="60"/>
              <w:rPr>
                <w:rFonts w:ascii="Arial" w:hAnsi="Arial" w:cs="Arial"/>
                <w:lang w:val="it-IT"/>
              </w:rPr>
            </w:pPr>
            <w:proofErr w:type="spellStart"/>
            <w:r w:rsidRPr="00BD5217">
              <w:rPr>
                <w:rFonts w:ascii="Arial" w:hAnsi="Arial" w:cs="Arial"/>
                <w:lang w:val="it-IT"/>
              </w:rPr>
              <w:t>Insight</w:t>
            </w:r>
            <w:proofErr w:type="spellEnd"/>
            <w:r w:rsidR="00084DD2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68E8B1C" w14:textId="77777777" w:rsidR="00084DD2" w:rsidRPr="00BD5217" w:rsidRDefault="00084DD2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535129" w:rsidRPr="00BD5217" w14:paraId="39413EA7" w14:textId="77777777" w:rsidTr="00725181">
        <w:tc>
          <w:tcPr>
            <w:tcW w:w="709" w:type="dxa"/>
            <w:tcMar>
              <w:left w:w="85" w:type="dxa"/>
              <w:right w:w="85" w:type="dxa"/>
            </w:tcMar>
          </w:tcPr>
          <w:p w14:paraId="1B803295" w14:textId="77777777" w:rsidR="00535129" w:rsidRPr="00BD5217" w:rsidRDefault="00535129" w:rsidP="006D0823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30</w:t>
            </w:r>
          </w:p>
        </w:tc>
        <w:tc>
          <w:tcPr>
            <w:tcW w:w="425" w:type="dxa"/>
          </w:tcPr>
          <w:p w14:paraId="20212CD0" w14:textId="77777777" w:rsidR="00535129" w:rsidRPr="00BD5217" w:rsidRDefault="00535129" w:rsidP="0051233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E142" w14:textId="12FB70F6" w:rsidR="00535129" w:rsidRPr="00BD5217" w:rsidRDefault="00997F10" w:rsidP="00997F10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Quale delle seguenti definizioni descrive meglio l’espressione “abbonati totali” di </w:t>
            </w:r>
            <w:proofErr w:type="spellStart"/>
            <w:r w:rsidR="00535129"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="00535129" w:rsidRPr="00BD5217">
              <w:rPr>
                <w:rFonts w:ascii="Arial" w:hAnsi="Arial" w:cs="Arial"/>
                <w:lang w:val="it-IT"/>
              </w:rPr>
              <w:t xml:space="preserve"> </w:t>
            </w:r>
            <w:r w:rsidRPr="00BD5217">
              <w:rPr>
                <w:rFonts w:ascii="Arial" w:hAnsi="Arial" w:cs="Arial"/>
                <w:lang w:val="it-IT"/>
              </w:rPr>
              <w:t>per e-mail</w:t>
            </w:r>
            <w:r w:rsidR="00535129" w:rsidRPr="00BD5217"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53" w:type="dxa"/>
            <w:vAlign w:val="bottom"/>
          </w:tcPr>
          <w:p w14:paraId="098E7593" w14:textId="2DE1B111" w:rsidR="00535129" w:rsidRPr="00BD5217" w:rsidRDefault="00535129" w:rsidP="0051233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535129" w:rsidRPr="00BD5217" w14:paraId="11722BB8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70D53A1" w14:textId="77777777" w:rsidR="00535129" w:rsidRPr="00BD5217" w:rsidRDefault="00535129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754DFB7C" w14:textId="77777777" w:rsidR="00535129" w:rsidRPr="00BD5217" w:rsidRDefault="00535129" w:rsidP="00391CD3">
            <w:pPr>
              <w:pStyle w:val="Paragrafoelenco"/>
              <w:numPr>
                <w:ilvl w:val="0"/>
                <w:numId w:val="2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5C67F" w14:textId="0D1814C8" w:rsidR="00535129" w:rsidRPr="00BD5217" w:rsidRDefault="00997F10" w:rsidP="00997F10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visitatori unici del tuo sito web in un periodo di tempo specifico</w:t>
            </w:r>
            <w:r w:rsidR="0053512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178CD91F" w14:textId="77777777" w:rsidR="00535129" w:rsidRPr="00BD5217" w:rsidRDefault="00535129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535129" w:rsidRPr="00BD5217" w14:paraId="4E540A81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6403E0D2" w14:textId="77777777" w:rsidR="00535129" w:rsidRPr="00BD5217" w:rsidRDefault="00535129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03D4D439" w14:textId="77777777" w:rsidR="00535129" w:rsidRPr="00BD5217" w:rsidRDefault="00535129" w:rsidP="00391CD3">
            <w:pPr>
              <w:pStyle w:val="Paragrafoelenco"/>
              <w:numPr>
                <w:ilvl w:val="0"/>
                <w:numId w:val="2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52D2" w14:textId="26341527" w:rsidR="00535129" w:rsidRPr="00BD5217" w:rsidRDefault="00997F10" w:rsidP="00997F10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Il numero di collegamenti al tuo sito web provenienti da una campagna via </w:t>
            </w:r>
            <w:r w:rsidR="00535129" w:rsidRPr="00BD5217">
              <w:rPr>
                <w:rFonts w:ascii="Arial" w:hAnsi="Arial" w:cs="Arial"/>
                <w:lang w:val="it-IT"/>
              </w:rPr>
              <w:t>e-mail.</w:t>
            </w:r>
          </w:p>
        </w:tc>
        <w:tc>
          <w:tcPr>
            <w:tcW w:w="1253" w:type="dxa"/>
            <w:vAlign w:val="center"/>
          </w:tcPr>
          <w:p w14:paraId="6A1BFA09" w14:textId="77777777" w:rsidR="00535129" w:rsidRPr="00BD5217" w:rsidRDefault="00535129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535129" w:rsidRPr="00BD5217" w14:paraId="06B01145" w14:textId="77777777" w:rsidTr="00725181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0923CB89" w14:textId="77777777" w:rsidR="00535129" w:rsidRPr="00BD5217" w:rsidRDefault="00535129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3D4403FD" w14:textId="77777777" w:rsidR="00535129" w:rsidRPr="00BD5217" w:rsidRDefault="00535129" w:rsidP="00391CD3">
            <w:pPr>
              <w:pStyle w:val="Paragrafoelenco"/>
              <w:numPr>
                <w:ilvl w:val="0"/>
                <w:numId w:val="2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9C3BE" w14:textId="4707F724" w:rsidR="00535129" w:rsidRPr="00BD5217" w:rsidRDefault="00997F10" w:rsidP="00F72FF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Il numero di clic </w:t>
            </w:r>
            <w:r w:rsidR="00F72FF7" w:rsidRPr="00BD5217">
              <w:rPr>
                <w:rFonts w:ascii="Arial" w:hAnsi="Arial" w:cs="Arial"/>
                <w:lang w:val="it-IT"/>
              </w:rPr>
              <w:t xml:space="preserve">su una pubblicità in una campagna via </w:t>
            </w:r>
            <w:r w:rsidR="00535129" w:rsidRPr="00BD5217">
              <w:rPr>
                <w:rFonts w:ascii="Arial" w:hAnsi="Arial" w:cs="Arial"/>
                <w:lang w:val="it-IT"/>
              </w:rPr>
              <w:t>e-mail.</w:t>
            </w:r>
          </w:p>
        </w:tc>
        <w:tc>
          <w:tcPr>
            <w:tcW w:w="1253" w:type="dxa"/>
            <w:vAlign w:val="center"/>
          </w:tcPr>
          <w:p w14:paraId="0FB75121" w14:textId="77777777" w:rsidR="00535129" w:rsidRPr="00BD5217" w:rsidRDefault="00535129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535129" w:rsidRPr="00BD5217" w14:paraId="196A42AC" w14:textId="77777777" w:rsidTr="00081F33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2B9332F9" w14:textId="77777777" w:rsidR="00535129" w:rsidRPr="00BD5217" w:rsidRDefault="00535129" w:rsidP="00512331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</w:tcPr>
          <w:p w14:paraId="4917490E" w14:textId="77777777" w:rsidR="00535129" w:rsidRPr="00BD5217" w:rsidRDefault="00535129" w:rsidP="00391CD3">
            <w:pPr>
              <w:pStyle w:val="Paragrafoelenco"/>
              <w:numPr>
                <w:ilvl w:val="0"/>
                <w:numId w:val="27"/>
              </w:numPr>
              <w:spacing w:before="60"/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D5A8CAF" w14:textId="7C625C3B" w:rsidR="00535129" w:rsidRPr="00BD5217" w:rsidRDefault="00F72FF7" w:rsidP="00F72FF7">
            <w:pPr>
              <w:spacing w:before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Il numero di persone che hanno accettato di ricevere e-mail</w:t>
            </w:r>
            <w:r w:rsidR="00535129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center"/>
          </w:tcPr>
          <w:p w14:paraId="35D3CCF2" w14:textId="77777777" w:rsidR="00535129" w:rsidRPr="00BD5217" w:rsidRDefault="00535129" w:rsidP="00512331">
            <w:pPr>
              <w:spacing w:before="60"/>
              <w:jc w:val="center"/>
              <w:rPr>
                <w:lang w:val="it-IT"/>
              </w:rPr>
            </w:pPr>
            <w:r w:rsidRPr="00BD5217">
              <w:rPr>
                <w:lang w:val="it-IT"/>
              </w:rPr>
              <w:sym w:font="Wingdings" w:char="F06F"/>
            </w:r>
          </w:p>
        </w:tc>
      </w:tr>
      <w:tr w:rsidR="008066D7" w:rsidRPr="00BD5217" w14:paraId="50D4428C" w14:textId="77777777" w:rsidTr="00F535B4">
        <w:tc>
          <w:tcPr>
            <w:tcW w:w="709" w:type="dxa"/>
            <w:tcMar>
              <w:left w:w="85" w:type="dxa"/>
              <w:right w:w="85" w:type="dxa"/>
            </w:tcMar>
          </w:tcPr>
          <w:p w14:paraId="1C8C8366" w14:textId="77777777" w:rsidR="008066D7" w:rsidRPr="00BD5217" w:rsidRDefault="008066D7" w:rsidP="007E1968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31</w:t>
            </w:r>
          </w:p>
        </w:tc>
        <w:tc>
          <w:tcPr>
            <w:tcW w:w="425" w:type="dxa"/>
          </w:tcPr>
          <w:p w14:paraId="55999B66" w14:textId="77777777" w:rsidR="008066D7" w:rsidRPr="00BD5217" w:rsidRDefault="008066D7" w:rsidP="00F535B4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</w:tcPr>
          <w:p w14:paraId="298C9169" w14:textId="3F32D7A7" w:rsidR="008066D7" w:rsidRPr="00BD5217" w:rsidRDefault="00F72FF7" w:rsidP="003D2F5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Stai lavorando come 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Digital Marketing Executive </w:t>
            </w:r>
            <w:r w:rsidRPr="00BD5217">
              <w:rPr>
                <w:rFonts w:ascii="Arial" w:hAnsi="Arial" w:cs="Arial"/>
                <w:lang w:val="it-IT"/>
              </w:rPr>
              <w:t>per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="00F65796" w:rsidRPr="00BD5217">
              <w:rPr>
                <w:rFonts w:ascii="Arial" w:hAnsi="Arial" w:cs="Arial"/>
                <w:b/>
                <w:lang w:val="it-IT"/>
              </w:rPr>
              <w:t>Healthy</w:t>
            </w:r>
            <w:proofErr w:type="spellEnd"/>
            <w:r w:rsidR="00F65796" w:rsidRPr="00BD5217">
              <w:rPr>
                <w:rFonts w:ascii="Arial" w:hAnsi="Arial" w:cs="Arial"/>
                <w:b/>
                <w:lang w:val="it-IT"/>
              </w:rPr>
              <w:t xml:space="preserve"> </w:t>
            </w:r>
            <w:proofErr w:type="spellStart"/>
            <w:r w:rsidR="00F65796" w:rsidRPr="00BD5217">
              <w:rPr>
                <w:rFonts w:ascii="Arial" w:hAnsi="Arial" w:cs="Arial"/>
                <w:b/>
                <w:lang w:val="it-IT"/>
              </w:rPr>
              <w:t>Options</w:t>
            </w:r>
            <w:proofErr w:type="spellEnd"/>
            <w:r w:rsidR="00F65796" w:rsidRPr="00BD5217">
              <w:rPr>
                <w:rFonts w:ascii="Arial" w:hAnsi="Arial" w:cs="Arial"/>
                <w:lang w:val="it-IT"/>
              </w:rPr>
              <w:t>,</w:t>
            </w:r>
            <w:r w:rsidRPr="00BD5217">
              <w:rPr>
                <w:rFonts w:ascii="Arial" w:hAnsi="Arial" w:cs="Arial"/>
                <w:lang w:val="it-IT"/>
              </w:rPr>
              <w:t xml:space="preserve"> un bar che serve </w:t>
            </w:r>
            <w:r w:rsidR="004955F7" w:rsidRPr="00BD5217">
              <w:rPr>
                <w:rFonts w:ascii="Arial" w:hAnsi="Arial" w:cs="Arial"/>
                <w:lang w:val="it-IT"/>
              </w:rPr>
              <w:t>frappè</w:t>
            </w:r>
            <w:r w:rsidRPr="00BD5217">
              <w:rPr>
                <w:rFonts w:ascii="Arial" w:hAnsi="Arial" w:cs="Arial"/>
                <w:lang w:val="it-IT"/>
              </w:rPr>
              <w:t xml:space="preserve"> e succhi di frutta</w:t>
            </w:r>
            <w:r w:rsidR="00F65796" w:rsidRPr="00BD5217">
              <w:rPr>
                <w:rFonts w:ascii="Arial" w:hAnsi="Arial" w:cs="Arial"/>
                <w:b/>
                <w:lang w:val="it-IT"/>
              </w:rPr>
              <w:t>.</w:t>
            </w:r>
            <w:r w:rsidRPr="00BD5217">
              <w:rPr>
                <w:rFonts w:ascii="Arial" w:hAnsi="Arial" w:cs="Arial"/>
                <w:lang w:val="it-IT"/>
              </w:rPr>
              <w:t xml:space="preserve"> Completa le seguenti operazioni di </w:t>
            </w:r>
            <w:proofErr w:type="spellStart"/>
            <w:r w:rsidR="00F65796" w:rsidRPr="00BD5217">
              <w:rPr>
                <w:rFonts w:ascii="Arial" w:hAnsi="Arial" w:cs="Arial"/>
                <w:lang w:val="it-IT"/>
              </w:rPr>
              <w:t>digital</w:t>
            </w:r>
            <w:proofErr w:type="spellEnd"/>
            <w:r w:rsidR="00F65796" w:rsidRPr="00BD5217">
              <w:rPr>
                <w:rFonts w:ascii="Arial" w:hAnsi="Arial" w:cs="Arial"/>
                <w:lang w:val="it-IT"/>
              </w:rPr>
              <w:t xml:space="preserve"> marketing </w:t>
            </w:r>
            <w:r w:rsidRPr="00BD5217">
              <w:rPr>
                <w:rFonts w:ascii="Arial" w:hAnsi="Arial" w:cs="Arial"/>
                <w:lang w:val="it-IT"/>
              </w:rPr>
              <w:t>per conto della società</w:t>
            </w:r>
            <w:r w:rsidR="00F65796" w:rsidRPr="00BD5217">
              <w:rPr>
                <w:rFonts w:ascii="Arial" w:hAnsi="Arial" w:cs="Arial"/>
                <w:lang w:val="it-IT"/>
              </w:rPr>
              <w:t>.</w:t>
            </w:r>
          </w:p>
          <w:p w14:paraId="76ADC8C5" w14:textId="77777777" w:rsidR="00F72FF7" w:rsidRPr="00BD5217" w:rsidRDefault="00F72FF7" w:rsidP="00F72F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Apri il browser.</w:t>
            </w:r>
          </w:p>
          <w:p w14:paraId="2949AA92" w14:textId="77777777" w:rsidR="004955F7" w:rsidRPr="00BD5217" w:rsidRDefault="00F72FF7" w:rsidP="00F72F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Vai alla seguente pagina web: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 </w:t>
            </w:r>
            <w:r w:rsidR="00F65796" w:rsidRPr="00824777">
              <w:rPr>
                <w:rFonts w:ascii="Arial" w:hAnsi="Arial" w:cs="Arial"/>
                <w:b/>
                <w:lang w:val="it-IT"/>
              </w:rPr>
              <w:t>http://www.ecdl.org/marketingsample/</w:t>
            </w:r>
          </w:p>
          <w:p w14:paraId="0FE07AED" w14:textId="0A216D4C" w:rsidR="00F65796" w:rsidRPr="00BD5217" w:rsidRDefault="00F72FF7" w:rsidP="00F72F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Vuoi modificare il profilo aziendale su social </w:t>
            </w:r>
            <w:r w:rsidR="00F65796" w:rsidRPr="00BD5217">
              <w:rPr>
                <w:rFonts w:ascii="Arial" w:hAnsi="Arial" w:cs="Arial"/>
                <w:lang w:val="it-IT"/>
              </w:rPr>
              <w:t>media.</w:t>
            </w:r>
          </w:p>
          <w:p w14:paraId="31D8A29A" w14:textId="3E069C93" w:rsidR="00F65796" w:rsidRPr="00BD5217" w:rsidRDefault="00F72FF7" w:rsidP="00F6579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Attiva il link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 </w:t>
            </w:r>
            <w:r w:rsidR="00F65796" w:rsidRPr="00BD5217">
              <w:rPr>
                <w:rFonts w:ascii="Arial" w:hAnsi="Arial" w:cs="Arial"/>
                <w:b/>
                <w:lang w:val="it-IT"/>
              </w:rPr>
              <w:t>Social Media</w:t>
            </w:r>
            <w:r w:rsidR="00F65796" w:rsidRPr="00BD5217">
              <w:rPr>
                <w:rFonts w:ascii="Arial" w:hAnsi="Arial" w:cs="Arial"/>
                <w:lang w:val="it-IT"/>
              </w:rPr>
              <w:t>.</w:t>
            </w:r>
          </w:p>
          <w:p w14:paraId="5EE2B2E1" w14:textId="1D4A4A26" w:rsidR="00F65796" w:rsidRPr="00BD5217" w:rsidRDefault="00F72FF7" w:rsidP="00F6579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Modifica SOLO i seguenti campi del profilo:</w:t>
            </w:r>
          </w:p>
          <w:p w14:paraId="39F53FC6" w14:textId="772B539A" w:rsidR="00F65796" w:rsidRPr="00BD5217" w:rsidRDefault="00F72FF7" w:rsidP="00F6579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Categoria: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 </w:t>
            </w:r>
            <w:r w:rsidR="00901726" w:rsidRPr="00F65796">
              <w:rPr>
                <w:rFonts w:ascii="Arial" w:hAnsi="Arial" w:cs="Arial"/>
                <w:b/>
                <w:lang w:val="en-IE"/>
              </w:rPr>
              <w:t>Retail and Consumer Merchandise</w:t>
            </w:r>
          </w:p>
          <w:p w14:paraId="109C6733" w14:textId="6296A33A" w:rsidR="00F65796" w:rsidRPr="00BD5217" w:rsidRDefault="00F72FF7" w:rsidP="00F65796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No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me: </w:t>
            </w:r>
            <w:proofErr w:type="spellStart"/>
            <w:r w:rsidR="00F65796" w:rsidRPr="00BD5217">
              <w:rPr>
                <w:rFonts w:ascii="Arial" w:hAnsi="Arial" w:cs="Arial"/>
                <w:b/>
                <w:lang w:val="it-IT"/>
              </w:rPr>
              <w:t>Healthy</w:t>
            </w:r>
            <w:proofErr w:type="spellEnd"/>
            <w:r w:rsidR="00F65796" w:rsidRPr="00BD5217">
              <w:rPr>
                <w:rFonts w:ascii="Arial" w:hAnsi="Arial" w:cs="Arial"/>
                <w:b/>
                <w:lang w:val="it-IT"/>
              </w:rPr>
              <w:t xml:space="preserve"> </w:t>
            </w:r>
            <w:proofErr w:type="spellStart"/>
            <w:r w:rsidR="00F65796" w:rsidRPr="00BD5217">
              <w:rPr>
                <w:rFonts w:ascii="Arial" w:hAnsi="Arial" w:cs="Arial"/>
                <w:b/>
                <w:lang w:val="it-IT"/>
              </w:rPr>
              <w:t>Options</w:t>
            </w:r>
            <w:proofErr w:type="spellEnd"/>
          </w:p>
          <w:p w14:paraId="72A0563E" w14:textId="20482374" w:rsidR="004955F7" w:rsidRPr="00BD5217" w:rsidRDefault="00F72F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Fai clic su </w:t>
            </w:r>
            <w:proofErr w:type="spellStart"/>
            <w:r w:rsidR="00901726">
              <w:rPr>
                <w:rFonts w:ascii="Arial" w:hAnsi="Arial" w:cs="Arial"/>
                <w:b/>
                <w:lang w:val="it-IT"/>
              </w:rPr>
              <w:t>Submit</w:t>
            </w:r>
            <w:proofErr w:type="spellEnd"/>
            <w:r w:rsidR="00F65796" w:rsidRPr="00BD5217">
              <w:rPr>
                <w:rFonts w:ascii="Arial" w:hAnsi="Arial" w:cs="Arial"/>
                <w:lang w:val="it-IT"/>
              </w:rPr>
              <w:t>.</w:t>
            </w:r>
          </w:p>
          <w:p w14:paraId="00EB6C81" w14:textId="08E9C7D6" w:rsidR="00F65796" w:rsidRPr="00BD5217" w:rsidRDefault="00F72FF7" w:rsidP="00BD521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="00F65796" w:rsidRPr="00BD5217">
              <w:rPr>
                <w:rFonts w:ascii="Arial" w:hAnsi="Arial" w:cs="Arial"/>
                <w:lang w:val="it-IT"/>
              </w:rPr>
              <w:t>(</w:t>
            </w:r>
            <w:r w:rsidRPr="00BD5217">
              <w:rPr>
                <w:rFonts w:ascii="Arial" w:hAnsi="Arial" w:cs="Arial"/>
                <w:lang w:val="it-IT"/>
              </w:rPr>
              <w:t xml:space="preserve">posizione </w:t>
            </w:r>
            <w:r w:rsidR="00F65796" w:rsidRPr="00BD5217">
              <w:rPr>
                <w:rFonts w:ascii="Arial" w:hAnsi="Arial" w:cs="Arial"/>
                <w:lang w:val="it-IT"/>
              </w:rPr>
              <w:t xml:space="preserve">Q.31) </w:t>
            </w:r>
            <w:r w:rsidRPr="00BD5217">
              <w:rPr>
                <w:rFonts w:ascii="Arial" w:hAnsi="Arial" w:cs="Arial"/>
                <w:lang w:val="it-IT"/>
              </w:rPr>
              <w:t>e salva</w:t>
            </w:r>
            <w:r w:rsidR="00F65796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62AE392C" w14:textId="69FE7C6A" w:rsidR="008066D7" w:rsidRPr="00BD5217" w:rsidRDefault="008066D7" w:rsidP="00F535B4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</w:tbl>
    <w:p w14:paraId="5C3ACEE5" w14:textId="73B98F22" w:rsidR="006D0823" w:rsidRPr="00BD5217" w:rsidRDefault="006D0823">
      <w:pPr>
        <w:rPr>
          <w:lang w:val="it-IT"/>
        </w:rPr>
      </w:pPr>
    </w:p>
    <w:tbl>
      <w:tblPr>
        <w:tblStyle w:val="Grigliatabella"/>
        <w:tblW w:w="900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"/>
        <w:gridCol w:w="6613"/>
        <w:gridCol w:w="1253"/>
      </w:tblGrid>
      <w:tr w:rsidR="008B3741" w:rsidRPr="00BD5217" w14:paraId="588D0FC4" w14:textId="77777777" w:rsidTr="00224A9D">
        <w:tc>
          <w:tcPr>
            <w:tcW w:w="709" w:type="dxa"/>
            <w:tcMar>
              <w:left w:w="85" w:type="dxa"/>
              <w:right w:w="85" w:type="dxa"/>
            </w:tcMar>
          </w:tcPr>
          <w:p w14:paraId="78E41EE7" w14:textId="77777777" w:rsidR="008B3741" w:rsidRPr="00BD5217" w:rsidRDefault="008B3741" w:rsidP="00434DA1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32</w:t>
            </w:r>
          </w:p>
        </w:tc>
        <w:tc>
          <w:tcPr>
            <w:tcW w:w="425" w:type="dxa"/>
          </w:tcPr>
          <w:p w14:paraId="62828A7D" w14:textId="77777777" w:rsidR="008B3741" w:rsidRPr="00BD5217" w:rsidRDefault="008B3741" w:rsidP="00434DA1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</w:tcPr>
          <w:p w14:paraId="20789EE5" w14:textId="71CBFFA3" w:rsidR="00344E3A" w:rsidRPr="00BD5217" w:rsidRDefault="008A1E5E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Vai alla home del test e attiva il link </w:t>
            </w:r>
            <w:r w:rsidR="00344E3A" w:rsidRPr="00BD5217">
              <w:rPr>
                <w:rFonts w:ascii="Arial" w:hAnsi="Arial" w:cs="Arial"/>
                <w:b/>
                <w:lang w:val="it-IT"/>
              </w:rPr>
              <w:t>E-mail Marketing</w:t>
            </w:r>
            <w:r w:rsidR="00344E3A" w:rsidRPr="00BD5217">
              <w:rPr>
                <w:rFonts w:ascii="Arial" w:hAnsi="Arial" w:cs="Arial"/>
                <w:lang w:val="it-IT"/>
              </w:rPr>
              <w:t>.</w:t>
            </w:r>
          </w:p>
          <w:p w14:paraId="4E748052" w14:textId="4910FB41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Vuoi creare un nuovo elenco di contatti per i clienti interessati alle offerte sui succhi di frutta</w:t>
            </w:r>
            <w:r w:rsidR="00344E3A" w:rsidRPr="00BD5217">
              <w:rPr>
                <w:rFonts w:ascii="Arial" w:hAnsi="Arial" w:cs="Arial"/>
                <w:lang w:val="it-IT"/>
              </w:rPr>
              <w:t xml:space="preserve">.  </w:t>
            </w:r>
          </w:p>
          <w:p w14:paraId="666BAE6A" w14:textId="0CD6581E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Crea una lista per i contatti</w:t>
            </w:r>
            <w:r w:rsidR="004955F7" w:rsidRPr="00BD5217">
              <w:rPr>
                <w:rFonts w:ascii="Arial" w:hAnsi="Arial" w:cs="Arial"/>
                <w:lang w:val="it-IT"/>
              </w:rPr>
              <w:t>:</w:t>
            </w:r>
          </w:p>
          <w:p w14:paraId="4C0F1689" w14:textId="22B5B9B8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Nome lista: </w:t>
            </w:r>
            <w:r w:rsidR="00901726" w:rsidRPr="00344E3A">
              <w:rPr>
                <w:rFonts w:ascii="Arial" w:hAnsi="Arial" w:cs="Arial"/>
                <w:b/>
                <w:lang w:val="en-IE"/>
              </w:rPr>
              <w:t>Juice Deals</w:t>
            </w:r>
            <w:r w:rsidR="00901726" w:rsidRPr="00BD5217">
              <w:rPr>
                <w:rFonts w:ascii="Arial" w:hAnsi="Arial" w:cs="Arial"/>
                <w:b/>
                <w:lang w:val="it-IT"/>
              </w:rPr>
              <w:t xml:space="preserve"> </w:t>
            </w:r>
          </w:p>
          <w:p w14:paraId="79E07389" w14:textId="15FF41AE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Email mittente di default:</w:t>
            </w:r>
            <w:r w:rsidR="00344E3A" w:rsidRPr="00BD5217">
              <w:rPr>
                <w:rFonts w:ascii="Arial" w:hAnsi="Arial" w:cs="Arial"/>
                <w:lang w:val="it-IT"/>
              </w:rPr>
              <w:t xml:space="preserve"> </w:t>
            </w:r>
            <w:r w:rsidR="00344E3A" w:rsidRPr="00BD5217">
              <w:rPr>
                <w:rFonts w:ascii="Arial" w:hAnsi="Arial" w:cs="Arial"/>
                <w:b/>
                <w:lang w:val="it-IT"/>
              </w:rPr>
              <w:t>info@healthyoptionsfranchise.com</w:t>
            </w:r>
          </w:p>
          <w:p w14:paraId="32BD52F2" w14:textId="4ACC6C18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Nome mittente di default: </w:t>
            </w:r>
            <w:r w:rsidR="00344E3A" w:rsidRPr="00BD5217">
              <w:rPr>
                <w:rFonts w:ascii="Arial" w:hAnsi="Arial" w:cs="Arial"/>
                <w:b/>
                <w:lang w:val="it-IT"/>
              </w:rPr>
              <w:t>Jakub</w:t>
            </w:r>
          </w:p>
          <w:p w14:paraId="2423D147" w14:textId="1F23FABF" w:rsidR="00344E3A" w:rsidRPr="00BD5217" w:rsidRDefault="00FA33F8" w:rsidP="00344E3A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Descrizione lista:</w:t>
            </w:r>
            <w:r w:rsidR="00344E3A" w:rsidRPr="00BD5217">
              <w:rPr>
                <w:rFonts w:ascii="Arial" w:hAnsi="Arial" w:cs="Arial"/>
                <w:lang w:val="it-IT"/>
              </w:rPr>
              <w:t xml:space="preserve"> </w:t>
            </w:r>
            <w:r w:rsidR="00901726" w:rsidRPr="00344E3A">
              <w:rPr>
                <w:rFonts w:ascii="Arial" w:hAnsi="Arial" w:cs="Arial"/>
                <w:b/>
                <w:lang w:val="en-IE"/>
              </w:rPr>
              <w:t>A mailing list for cheap juice deals from Healthy Options</w:t>
            </w:r>
            <w:r w:rsidR="00344E3A" w:rsidRPr="00BD5217">
              <w:rPr>
                <w:rFonts w:ascii="Arial" w:hAnsi="Arial" w:cs="Arial"/>
                <w:b/>
                <w:lang w:val="it-IT"/>
              </w:rPr>
              <w:t>.</w:t>
            </w:r>
          </w:p>
          <w:p w14:paraId="239264A4" w14:textId="7B4203A8" w:rsidR="00FA33F8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Fai clic su </w:t>
            </w:r>
            <w:r w:rsidR="00901726" w:rsidRPr="00344E3A">
              <w:rPr>
                <w:rFonts w:ascii="Arial" w:hAnsi="Arial" w:cs="Arial"/>
                <w:b/>
                <w:lang w:val="en-IE"/>
              </w:rPr>
              <w:t>Submit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  <w:p w14:paraId="4507D705" w14:textId="73DB85E7" w:rsidR="008B3741" w:rsidRPr="00BD5217" w:rsidRDefault="00FA33F8" w:rsidP="00BD521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="00344E3A" w:rsidRPr="00BD5217">
              <w:rPr>
                <w:rFonts w:ascii="Arial" w:hAnsi="Arial" w:cs="Arial"/>
                <w:lang w:val="it-IT"/>
              </w:rPr>
              <w:t>(</w:t>
            </w:r>
            <w:r w:rsidRPr="00BD5217">
              <w:rPr>
                <w:rFonts w:ascii="Arial" w:hAnsi="Arial" w:cs="Arial"/>
                <w:lang w:val="it-IT"/>
              </w:rPr>
              <w:t xml:space="preserve">posizione </w:t>
            </w:r>
            <w:r w:rsidR="00344E3A" w:rsidRPr="00BD5217">
              <w:rPr>
                <w:rFonts w:ascii="Arial" w:hAnsi="Arial" w:cs="Arial"/>
                <w:lang w:val="it-IT"/>
              </w:rPr>
              <w:t xml:space="preserve">Q.32) </w:t>
            </w:r>
            <w:r w:rsidRPr="00BD5217">
              <w:rPr>
                <w:rFonts w:ascii="Arial" w:hAnsi="Arial" w:cs="Arial"/>
                <w:lang w:val="it-IT"/>
              </w:rPr>
              <w:t>e salva</w:t>
            </w:r>
            <w:r w:rsidR="00344E3A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58D0AD16" w14:textId="5777685F" w:rsidR="008B3741" w:rsidRPr="00BD5217" w:rsidRDefault="008B3741" w:rsidP="00434DA1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8B3741" w:rsidRPr="00BD5217" w14:paraId="5F484CC3" w14:textId="77777777" w:rsidTr="00224A9D">
        <w:tc>
          <w:tcPr>
            <w:tcW w:w="709" w:type="dxa"/>
            <w:tcMar>
              <w:left w:w="85" w:type="dxa"/>
              <w:right w:w="85" w:type="dxa"/>
            </w:tcMar>
          </w:tcPr>
          <w:p w14:paraId="77A0066D" w14:textId="1DF315CB" w:rsidR="008B3741" w:rsidRPr="00BD5217" w:rsidRDefault="008B3741" w:rsidP="00224A9D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33</w:t>
            </w:r>
          </w:p>
        </w:tc>
        <w:tc>
          <w:tcPr>
            <w:tcW w:w="425" w:type="dxa"/>
          </w:tcPr>
          <w:p w14:paraId="512372F1" w14:textId="77777777" w:rsidR="008B3741" w:rsidRPr="00BD5217" w:rsidRDefault="008B3741" w:rsidP="00F535B4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</w:tcPr>
          <w:p w14:paraId="644B2B90" w14:textId="77777777" w:rsidR="00FA33F8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Vai alla home del test e attiva il link </w:t>
            </w:r>
            <w:r w:rsidRPr="00BD5217">
              <w:rPr>
                <w:rFonts w:ascii="Arial" w:hAnsi="Arial" w:cs="Arial"/>
                <w:b/>
                <w:lang w:val="it-IT"/>
              </w:rPr>
              <w:t>E-mail Marketing</w:t>
            </w:r>
            <w:r w:rsidRPr="00BD5217">
              <w:rPr>
                <w:rFonts w:ascii="Arial" w:hAnsi="Arial" w:cs="Arial"/>
                <w:lang w:val="it-IT"/>
              </w:rPr>
              <w:t xml:space="preserve">. </w:t>
            </w:r>
          </w:p>
          <w:p w14:paraId="159F75DB" w14:textId="41ABA558" w:rsidR="006D39ED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Vuoi creare una nuova campagna di e-mail marketing per fornire informazioni su una vita sana</w:t>
            </w:r>
            <w:r w:rsidR="006D39ED" w:rsidRPr="00BD5217">
              <w:rPr>
                <w:rFonts w:ascii="Arial" w:hAnsi="Arial" w:cs="Arial"/>
                <w:lang w:val="it-IT"/>
              </w:rPr>
              <w:t xml:space="preserve">. </w:t>
            </w:r>
          </w:p>
          <w:p w14:paraId="21791519" w14:textId="02759215" w:rsidR="006D39ED" w:rsidRPr="00BD5217" w:rsidRDefault="00FA33F8" w:rsidP="006D39ED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Crea una campagna:</w:t>
            </w:r>
          </w:p>
          <w:p w14:paraId="3D2B1EF3" w14:textId="3967C7E6" w:rsidR="006D39ED" w:rsidRPr="00BD5217" w:rsidRDefault="006D39ED" w:rsidP="006D39ED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Mailing List: </w:t>
            </w:r>
            <w:r w:rsidR="00901726" w:rsidRPr="006D39ED">
              <w:rPr>
                <w:rFonts w:ascii="Arial" w:hAnsi="Arial" w:cs="Arial"/>
                <w:b/>
                <w:lang w:val="en-IE"/>
              </w:rPr>
              <w:t>Healthy Living</w:t>
            </w:r>
          </w:p>
          <w:p w14:paraId="3A4F12F7" w14:textId="01FDC01A" w:rsidR="006D39ED" w:rsidRPr="00BD5217" w:rsidRDefault="00FA33F8" w:rsidP="006D39ED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Nome campagna: </w:t>
            </w:r>
            <w:r w:rsidR="00901726" w:rsidRPr="006D39ED">
              <w:rPr>
                <w:rFonts w:ascii="Arial" w:hAnsi="Arial" w:cs="Arial"/>
                <w:b/>
                <w:lang w:val="en-IE"/>
              </w:rPr>
              <w:t>Start Today</w:t>
            </w:r>
          </w:p>
          <w:p w14:paraId="0ECA1CFF" w14:textId="701F5ED4" w:rsidR="00FA33F8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Personalizza il campo “</w:t>
            </w:r>
            <w:r w:rsidR="002C47AE">
              <w:rPr>
                <w:rFonts w:ascii="Arial" w:hAnsi="Arial" w:cs="Arial"/>
                <w:lang w:val="it-IT"/>
              </w:rPr>
              <w:t>To</w:t>
            </w:r>
            <w:r w:rsidRPr="00BD5217">
              <w:rPr>
                <w:rFonts w:ascii="Arial" w:hAnsi="Arial" w:cs="Arial"/>
                <w:lang w:val="it-IT"/>
              </w:rPr>
              <w:t xml:space="preserve">”: </w:t>
            </w:r>
            <w:r w:rsidR="00901726">
              <w:rPr>
                <w:rFonts w:ascii="Arial" w:hAnsi="Arial" w:cs="Arial"/>
                <w:b/>
                <w:lang w:val="en-IE"/>
              </w:rPr>
              <w:t>Checked</w:t>
            </w:r>
          </w:p>
          <w:p w14:paraId="7AC72984" w14:textId="5A169AB8" w:rsidR="00FA33F8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Traccia clic: </w:t>
            </w:r>
            <w:r w:rsidR="00901726">
              <w:rPr>
                <w:rFonts w:ascii="Arial" w:hAnsi="Arial" w:cs="Arial"/>
                <w:b/>
                <w:lang w:val="en-IE"/>
              </w:rPr>
              <w:t>Checked</w:t>
            </w:r>
          </w:p>
          <w:p w14:paraId="4590A6B6" w14:textId="303A5D2F" w:rsidR="00FA33F8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Modello: </w:t>
            </w:r>
            <w:r w:rsidRPr="00BD5217">
              <w:rPr>
                <w:rFonts w:ascii="Arial" w:hAnsi="Arial" w:cs="Arial"/>
                <w:b/>
                <w:lang w:val="it-IT"/>
              </w:rPr>
              <w:t>Classic</w:t>
            </w:r>
          </w:p>
          <w:p w14:paraId="3783CE3F" w14:textId="412E53CA" w:rsidR="006D39ED" w:rsidRPr="00BD5217" w:rsidRDefault="00FA33F8" w:rsidP="00FA33F8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Immagine:</w:t>
            </w:r>
            <w:r w:rsidRPr="00BD5217">
              <w:rPr>
                <w:rFonts w:ascii="Arial" w:hAnsi="Arial" w:cs="Arial"/>
                <w:b/>
                <w:lang w:val="it-IT"/>
              </w:rPr>
              <w:t xml:space="preserve"> </w:t>
            </w:r>
            <w:r w:rsidR="00901726" w:rsidRPr="006D39ED">
              <w:rPr>
                <w:rFonts w:ascii="Arial" w:hAnsi="Arial" w:cs="Arial"/>
                <w:b/>
                <w:lang w:val="en-IE"/>
              </w:rPr>
              <w:t>healthy header.jpg</w:t>
            </w:r>
            <w:r w:rsidR="006D39ED" w:rsidRPr="00BD5217">
              <w:rPr>
                <w:rFonts w:ascii="Arial" w:hAnsi="Arial" w:cs="Arial"/>
                <w:lang w:val="it-IT"/>
              </w:rPr>
              <w:t xml:space="preserve"> (</w:t>
            </w:r>
            <w:r w:rsidRPr="00BD5217">
              <w:rPr>
                <w:rFonts w:ascii="Arial" w:hAnsi="Arial" w:cs="Arial"/>
                <w:lang w:val="it-IT"/>
              </w:rPr>
              <w:t>presente nel</w:t>
            </w:r>
            <w:r w:rsidR="00824777">
              <w:rPr>
                <w:rFonts w:ascii="Arial" w:hAnsi="Arial" w:cs="Arial"/>
                <w:lang w:val="it-IT"/>
              </w:rPr>
              <w:t>la Cartella di lavoro</w:t>
            </w:r>
            <w:r w:rsidRPr="00BD5217">
              <w:rPr>
                <w:rFonts w:ascii="Arial" w:hAnsi="Arial" w:cs="Arial"/>
                <w:lang w:val="it-IT"/>
              </w:rPr>
              <w:t>)</w:t>
            </w:r>
          </w:p>
          <w:p w14:paraId="568C18A2" w14:textId="37391B88" w:rsidR="006D39ED" w:rsidRPr="00BD5217" w:rsidRDefault="00FA33F8" w:rsidP="006D39ED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Argomento: </w:t>
            </w:r>
            <w:r w:rsidR="00901726" w:rsidRPr="006D39ED">
              <w:rPr>
                <w:rFonts w:ascii="Arial" w:hAnsi="Arial" w:cs="Arial"/>
                <w:b/>
                <w:lang w:val="en-IE"/>
              </w:rPr>
              <w:t>Get Healthy Today</w:t>
            </w:r>
          </w:p>
          <w:p w14:paraId="3E7A4CC4" w14:textId="77777777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Lascia tutte le altre impostazioni ai valori di default.</w:t>
            </w:r>
          </w:p>
          <w:p w14:paraId="74DFC7B4" w14:textId="24E1F6EA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Fai clic su </w:t>
            </w:r>
            <w:r w:rsidRPr="00BD5217">
              <w:rPr>
                <w:rFonts w:ascii="Arial" w:hAnsi="Arial" w:cs="Arial"/>
                <w:b/>
                <w:lang w:val="it-IT"/>
              </w:rPr>
              <w:t>Crea</w:t>
            </w:r>
            <w:r w:rsidR="00901726">
              <w:rPr>
                <w:rFonts w:ascii="Arial" w:hAnsi="Arial" w:cs="Arial"/>
                <w:b/>
                <w:lang w:val="it-IT"/>
              </w:rPr>
              <w:t>te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  <w:p w14:paraId="57FD5E64" w14:textId="4F2F4715" w:rsidR="008B3741" w:rsidRPr="00BD5217" w:rsidRDefault="004955F7" w:rsidP="00BD521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="006D39ED" w:rsidRPr="00BD5217">
              <w:rPr>
                <w:rFonts w:ascii="Arial" w:hAnsi="Arial" w:cs="Arial"/>
                <w:lang w:val="it-IT"/>
              </w:rPr>
              <w:t>(</w:t>
            </w:r>
            <w:r w:rsidRPr="00BD5217">
              <w:rPr>
                <w:rFonts w:ascii="Arial" w:hAnsi="Arial" w:cs="Arial"/>
                <w:lang w:val="it-IT"/>
              </w:rPr>
              <w:t xml:space="preserve">posizione </w:t>
            </w:r>
            <w:r w:rsidR="006D39ED" w:rsidRPr="00BD5217">
              <w:rPr>
                <w:rFonts w:ascii="Arial" w:hAnsi="Arial" w:cs="Arial"/>
                <w:lang w:val="it-IT"/>
              </w:rPr>
              <w:t xml:space="preserve">Q.33) </w:t>
            </w:r>
            <w:r w:rsidRPr="00BD5217">
              <w:rPr>
                <w:rFonts w:ascii="Arial" w:hAnsi="Arial" w:cs="Arial"/>
                <w:lang w:val="it-IT"/>
              </w:rPr>
              <w:t>e salva</w:t>
            </w:r>
            <w:r w:rsidR="006D39ED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2E1B102D" w14:textId="697B294D" w:rsidR="008B3741" w:rsidRPr="00BD5217" w:rsidRDefault="008B3741" w:rsidP="00F535B4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8B3741" w:rsidRPr="00BD5217" w14:paraId="78FAC678" w14:textId="77777777" w:rsidTr="00224A9D">
        <w:tc>
          <w:tcPr>
            <w:tcW w:w="9000" w:type="dxa"/>
            <w:gridSpan w:val="4"/>
            <w:tcMar>
              <w:left w:w="85" w:type="dxa"/>
              <w:right w:w="85" w:type="dxa"/>
            </w:tcMar>
            <w:vAlign w:val="center"/>
          </w:tcPr>
          <w:p w14:paraId="69478D0B" w14:textId="77777777" w:rsidR="008B3741" w:rsidRPr="00BD5217" w:rsidRDefault="008B3741" w:rsidP="008B3741">
            <w:pPr>
              <w:spacing w:before="60"/>
              <w:jc w:val="center"/>
              <w:rPr>
                <w:lang w:val="it-IT"/>
              </w:rPr>
            </w:pPr>
          </w:p>
        </w:tc>
      </w:tr>
      <w:tr w:rsidR="00220D34" w:rsidRPr="00BD5217" w14:paraId="42856D95" w14:textId="77777777" w:rsidTr="00F535B4">
        <w:tc>
          <w:tcPr>
            <w:tcW w:w="709" w:type="dxa"/>
            <w:tcMar>
              <w:left w:w="85" w:type="dxa"/>
              <w:right w:w="85" w:type="dxa"/>
            </w:tcMar>
          </w:tcPr>
          <w:p w14:paraId="6D5DCC17" w14:textId="77777777" w:rsidR="00220D34" w:rsidRPr="00BD5217" w:rsidRDefault="00220D34" w:rsidP="006D0823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34</w:t>
            </w:r>
          </w:p>
        </w:tc>
        <w:tc>
          <w:tcPr>
            <w:tcW w:w="425" w:type="dxa"/>
          </w:tcPr>
          <w:p w14:paraId="426B9141" w14:textId="77777777" w:rsidR="00220D34" w:rsidRPr="00BD5217" w:rsidRDefault="00220D34" w:rsidP="00F535B4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</w:tcPr>
          <w:p w14:paraId="54ABF3CD" w14:textId="2FC4A054" w:rsidR="00462D8B" w:rsidRPr="00BD5217" w:rsidRDefault="004955F7" w:rsidP="00462D8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Vai alla home del test e attiva il link </w:t>
            </w:r>
            <w:r w:rsidR="001A5D4A" w:rsidRPr="00BD5217">
              <w:rPr>
                <w:rFonts w:ascii="Arial" w:hAnsi="Arial" w:cs="Arial"/>
                <w:b/>
                <w:lang w:val="it-IT"/>
              </w:rPr>
              <w:t>Analytics</w:t>
            </w:r>
            <w:r w:rsidR="00462D8B" w:rsidRPr="00BD5217">
              <w:rPr>
                <w:rFonts w:ascii="Arial" w:hAnsi="Arial" w:cs="Arial"/>
                <w:lang w:val="it-IT"/>
              </w:rPr>
              <w:t>. </w:t>
            </w:r>
          </w:p>
          <w:p w14:paraId="63B4E945" w14:textId="3731EFB1" w:rsidR="00462D8B" w:rsidRPr="00BD5217" w:rsidRDefault="004955F7" w:rsidP="00462D8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Vuoi creare un nuovo account di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per il sito web di </w:t>
            </w:r>
            <w:proofErr w:type="spellStart"/>
            <w:r w:rsidR="002221AC" w:rsidRPr="00BD5217">
              <w:rPr>
                <w:rFonts w:ascii="Arial" w:hAnsi="Arial" w:cs="Arial"/>
                <w:lang w:val="it-IT"/>
              </w:rPr>
              <w:t>Healthy</w:t>
            </w:r>
            <w:proofErr w:type="spellEnd"/>
            <w:r w:rsidR="002221AC" w:rsidRPr="00BD5217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="002221AC" w:rsidRPr="00BD5217">
              <w:rPr>
                <w:rFonts w:ascii="Arial" w:hAnsi="Arial" w:cs="Arial"/>
                <w:lang w:val="it-IT"/>
              </w:rPr>
              <w:t>Options</w:t>
            </w:r>
            <w:proofErr w:type="spellEnd"/>
            <w:r w:rsidR="00462D8B" w:rsidRPr="00BD5217">
              <w:rPr>
                <w:rFonts w:ascii="Arial" w:hAnsi="Arial" w:cs="Arial"/>
                <w:lang w:val="it-IT"/>
              </w:rPr>
              <w:t>.</w:t>
            </w:r>
          </w:p>
          <w:p w14:paraId="67F453D1" w14:textId="77777777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Crea un nuovo account:</w:t>
            </w:r>
          </w:p>
          <w:p w14:paraId="234055D7" w14:textId="5044F7EE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Tipo account: </w:t>
            </w:r>
            <w:r w:rsidR="00901726" w:rsidRPr="00462D8B">
              <w:rPr>
                <w:rFonts w:ascii="Arial" w:hAnsi="Arial" w:cs="Arial"/>
                <w:b/>
                <w:lang w:val="en-IE"/>
              </w:rPr>
              <w:t>Website</w:t>
            </w:r>
          </w:p>
          <w:p w14:paraId="2DEAB55A" w14:textId="3DF33248" w:rsidR="00462D8B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Nome account:</w:t>
            </w:r>
            <w:r w:rsidR="00462D8B" w:rsidRPr="00BD5217">
              <w:rPr>
                <w:rFonts w:ascii="Arial" w:hAnsi="Arial" w:cs="Arial"/>
                <w:lang w:val="it-IT"/>
              </w:rPr>
              <w:t xml:space="preserve"> </w:t>
            </w:r>
            <w:r w:rsidR="00462D8B" w:rsidRPr="00BD5217">
              <w:rPr>
                <w:rFonts w:ascii="Arial" w:hAnsi="Arial" w:cs="Arial"/>
                <w:b/>
                <w:lang w:val="it-IT"/>
              </w:rPr>
              <w:t xml:space="preserve">Healthy </w:t>
            </w:r>
            <w:proofErr w:type="spellStart"/>
            <w:r w:rsidR="00462D8B" w:rsidRPr="00BD5217">
              <w:rPr>
                <w:rFonts w:ascii="Arial" w:hAnsi="Arial" w:cs="Arial"/>
                <w:b/>
                <w:lang w:val="it-IT"/>
              </w:rPr>
              <w:t>Options</w:t>
            </w:r>
            <w:proofErr w:type="spellEnd"/>
          </w:p>
          <w:p w14:paraId="203C1A9C" w14:textId="7C1FD1AB" w:rsidR="00462D8B" w:rsidRPr="00BD5217" w:rsidRDefault="004955F7" w:rsidP="00462D8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Nome sito web: </w:t>
            </w:r>
            <w:r w:rsidR="00901726" w:rsidRPr="00462D8B">
              <w:rPr>
                <w:rFonts w:ascii="Arial" w:hAnsi="Arial" w:cs="Arial"/>
                <w:b/>
                <w:lang w:val="en-IE"/>
              </w:rPr>
              <w:t>Healthy Options Juices</w:t>
            </w:r>
          </w:p>
          <w:p w14:paraId="53D387A7" w14:textId="6E1CC38E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Fuso orario report: </w:t>
            </w:r>
            <w:r w:rsidR="00901726" w:rsidRPr="00462D8B">
              <w:rPr>
                <w:rFonts w:ascii="Arial" w:hAnsi="Arial" w:cs="Arial"/>
                <w:b/>
                <w:lang w:val="en-IE"/>
              </w:rPr>
              <w:t>(GMT-08:00) Pacific Time</w:t>
            </w:r>
          </w:p>
          <w:p w14:paraId="67E121F5" w14:textId="56F18415" w:rsidR="00462D8B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Industria:</w:t>
            </w:r>
            <w:r w:rsidR="00462D8B" w:rsidRPr="00BD5217">
              <w:rPr>
                <w:rFonts w:ascii="Arial" w:hAnsi="Arial" w:cs="Arial"/>
                <w:lang w:val="it-IT"/>
              </w:rPr>
              <w:t xml:space="preserve"> </w:t>
            </w:r>
            <w:r w:rsidR="00901726" w:rsidRPr="00462D8B">
              <w:rPr>
                <w:rFonts w:ascii="Arial" w:hAnsi="Arial" w:cs="Arial"/>
                <w:b/>
                <w:lang w:val="en-IE"/>
              </w:rPr>
              <w:t>Retail and Consumer Merchandise</w:t>
            </w:r>
          </w:p>
          <w:p w14:paraId="6256D799" w14:textId="31B0EE77" w:rsidR="004955F7" w:rsidRPr="00BD5217" w:rsidRDefault="00462D8B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URL: </w:t>
            </w:r>
            <w:r w:rsidRPr="00BD5217">
              <w:rPr>
                <w:rFonts w:ascii="Arial" w:hAnsi="Arial" w:cs="Arial"/>
                <w:b/>
                <w:lang w:val="it-IT"/>
              </w:rPr>
              <w:t>www.healthyoptionsfranchise.com</w:t>
            </w:r>
          </w:p>
          <w:p w14:paraId="1DFD55BB" w14:textId="462CF670" w:rsidR="004955F7" w:rsidRPr="00BD5217" w:rsidRDefault="004955F7" w:rsidP="004955F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Fai clic su </w:t>
            </w:r>
            <w:r w:rsidR="00901726" w:rsidRPr="00462D8B">
              <w:rPr>
                <w:rFonts w:ascii="Arial" w:hAnsi="Arial" w:cs="Arial"/>
                <w:b/>
                <w:lang w:val="en-IE"/>
              </w:rPr>
              <w:t>Get Tracking ID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  <w:p w14:paraId="33B0510B" w14:textId="405D815D" w:rsidR="00220D34" w:rsidRPr="00BD5217" w:rsidRDefault="004955F7" w:rsidP="00BD521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Pr="00BD5217">
              <w:rPr>
                <w:rFonts w:ascii="Arial" w:hAnsi="Arial" w:cs="Arial"/>
                <w:lang w:val="it-IT"/>
              </w:rPr>
              <w:t>(posizione Q.34) e salva</w:t>
            </w:r>
            <w:r w:rsidR="00462D8B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0E21D217" w14:textId="68F136E1" w:rsidR="00220D34" w:rsidRPr="00BD5217" w:rsidRDefault="00220D34" w:rsidP="00F535B4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220D34" w:rsidRPr="00BD5217" w14:paraId="5C39C269" w14:textId="77777777" w:rsidTr="00F535B4">
        <w:tc>
          <w:tcPr>
            <w:tcW w:w="709" w:type="dxa"/>
            <w:tcMar>
              <w:left w:w="85" w:type="dxa"/>
              <w:right w:w="85" w:type="dxa"/>
            </w:tcMar>
          </w:tcPr>
          <w:p w14:paraId="643DA023" w14:textId="77777777" w:rsidR="00220D34" w:rsidRPr="00BD5217" w:rsidRDefault="00220D34" w:rsidP="006D0823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lastRenderedPageBreak/>
              <w:t>35</w:t>
            </w:r>
          </w:p>
        </w:tc>
        <w:tc>
          <w:tcPr>
            <w:tcW w:w="425" w:type="dxa"/>
          </w:tcPr>
          <w:p w14:paraId="2B3554A7" w14:textId="77777777" w:rsidR="00220D34" w:rsidRPr="00BD5217" w:rsidRDefault="00220D34" w:rsidP="00F535B4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  <w:vAlign w:val="bottom"/>
          </w:tcPr>
          <w:p w14:paraId="29EE650D" w14:textId="1045FD44" w:rsidR="00E833DF" w:rsidRPr="00BD5217" w:rsidRDefault="004955F7" w:rsidP="00E833DF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Vai alla home del test e attiva il link </w:t>
            </w:r>
            <w:r w:rsidR="00E833DF" w:rsidRPr="00BD5217">
              <w:rPr>
                <w:rFonts w:ascii="Arial" w:hAnsi="Arial" w:cs="Arial"/>
                <w:b/>
                <w:lang w:val="it-IT"/>
              </w:rPr>
              <w:t>E-mail Marketing</w:t>
            </w:r>
            <w:r w:rsidR="00E833DF" w:rsidRPr="00BD5217">
              <w:rPr>
                <w:rFonts w:ascii="Arial" w:hAnsi="Arial" w:cs="Arial"/>
                <w:lang w:val="it-IT"/>
              </w:rPr>
              <w:t>. </w:t>
            </w:r>
          </w:p>
          <w:p w14:paraId="39A766A2" w14:textId="0796B9C2" w:rsidR="00E833DF" w:rsidRPr="00BD5217" w:rsidRDefault="004955F7" w:rsidP="00E833DF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Vuoi scaricare un report di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per una campagna di e-mail marketing per </w:t>
            </w:r>
            <w:r w:rsidR="00901726" w:rsidRPr="00E833DF">
              <w:rPr>
                <w:rFonts w:ascii="Arial" w:hAnsi="Arial" w:cs="Arial"/>
                <w:lang w:val="en-IE"/>
              </w:rPr>
              <w:t>Computer Universe</w:t>
            </w:r>
            <w:r w:rsidR="00E833DF" w:rsidRPr="00BD5217">
              <w:rPr>
                <w:rFonts w:ascii="Arial" w:hAnsi="Arial" w:cs="Arial"/>
                <w:lang w:val="it-IT"/>
              </w:rPr>
              <w:t xml:space="preserve">. </w:t>
            </w:r>
          </w:p>
          <w:p w14:paraId="7BB54A72" w14:textId="438E33C9" w:rsidR="004955F7" w:rsidRPr="00BD5217" w:rsidRDefault="004955F7" w:rsidP="00E833DF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Scarica il report per la campagna </w:t>
            </w:r>
            <w:r w:rsidR="00901726" w:rsidRPr="00E833DF">
              <w:rPr>
                <w:rFonts w:ascii="Arial" w:hAnsi="Arial" w:cs="Arial"/>
                <w:b/>
                <w:lang w:val="en-IE"/>
              </w:rPr>
              <w:t>New Smoothies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  <w:p w14:paraId="37FD60C3" w14:textId="4F5E95CF" w:rsidR="00220D34" w:rsidRPr="00BD5217" w:rsidRDefault="00834C3B" w:rsidP="00BD5217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Pr="00BD5217">
              <w:rPr>
                <w:rFonts w:ascii="Arial" w:hAnsi="Arial" w:cs="Arial"/>
                <w:lang w:val="it-IT"/>
              </w:rPr>
              <w:t>(posizione Q.35) e salva</w:t>
            </w:r>
            <w:r w:rsidR="00E833DF" w:rsidRPr="00BD5217">
              <w:rPr>
                <w:rFonts w:ascii="Arial" w:hAnsi="Arial" w:cs="Arial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0E75E75E" w14:textId="2933EE2C" w:rsidR="00220D34" w:rsidRPr="00BD5217" w:rsidRDefault="00220D34" w:rsidP="00F535B4">
            <w:pPr>
              <w:spacing w:before="120" w:after="60"/>
              <w:jc w:val="right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220D34" w:rsidRPr="00BD5217" w14:paraId="5289F8CB" w14:textId="77777777" w:rsidTr="00F535B4">
        <w:tc>
          <w:tcPr>
            <w:tcW w:w="709" w:type="dxa"/>
            <w:tcMar>
              <w:left w:w="85" w:type="dxa"/>
              <w:right w:w="85" w:type="dxa"/>
            </w:tcMar>
          </w:tcPr>
          <w:p w14:paraId="66FC57B7" w14:textId="77777777" w:rsidR="00220D34" w:rsidRPr="00BD5217" w:rsidRDefault="00220D34" w:rsidP="00F535B4">
            <w:pPr>
              <w:spacing w:before="120" w:after="60"/>
              <w:jc w:val="right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36</w:t>
            </w:r>
          </w:p>
        </w:tc>
        <w:tc>
          <w:tcPr>
            <w:tcW w:w="425" w:type="dxa"/>
          </w:tcPr>
          <w:p w14:paraId="79BDF579" w14:textId="77777777" w:rsidR="00220D34" w:rsidRPr="00BD5217" w:rsidRDefault="00220D34" w:rsidP="00F535B4">
            <w:pPr>
              <w:spacing w:before="120" w:after="60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6613" w:type="dxa"/>
          </w:tcPr>
          <w:p w14:paraId="7018E1F2" w14:textId="77FB5848" w:rsidR="00834C3B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Vai </w:t>
            </w:r>
            <w:proofErr w:type="gramStart"/>
            <w:r w:rsidRPr="00BD5217">
              <w:rPr>
                <w:rFonts w:ascii="Arial" w:hAnsi="Arial" w:cs="Arial"/>
                <w:lang w:val="it-IT"/>
              </w:rPr>
              <w:t xml:space="preserve">alla </w:t>
            </w:r>
            <w:proofErr w:type="gramEnd"/>
            <w:r w:rsidRPr="00BD5217">
              <w:rPr>
                <w:rFonts w:ascii="Arial" w:hAnsi="Arial" w:cs="Arial"/>
                <w:lang w:val="it-IT"/>
              </w:rPr>
              <w:t xml:space="preserve">home del test e attiva il link </w:t>
            </w:r>
            <w:r w:rsidR="00901726" w:rsidRPr="00E833DF">
              <w:rPr>
                <w:rFonts w:ascii="Arial" w:hAnsi="Arial" w:cs="Arial"/>
                <w:b/>
                <w:lang w:val="en-IE"/>
              </w:rPr>
              <w:t>Advertising</w:t>
            </w:r>
            <w:r w:rsidRPr="00BD5217">
              <w:rPr>
                <w:rFonts w:ascii="Arial" w:hAnsi="Arial" w:cs="Arial"/>
                <w:lang w:val="it-IT"/>
              </w:rPr>
              <w:t>.</w:t>
            </w:r>
          </w:p>
          <w:p w14:paraId="2C1BE30A" w14:textId="18E19595" w:rsidR="00E833DF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Vuoi pianificare un report di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via email per l'account pubblicitario </w:t>
            </w:r>
            <w:proofErr w:type="spellStart"/>
            <w:r w:rsidR="00E833DF" w:rsidRPr="00BD5217">
              <w:rPr>
                <w:rFonts w:ascii="Arial" w:hAnsi="Arial" w:cs="Arial"/>
                <w:lang w:val="it-IT"/>
              </w:rPr>
              <w:t>Healthy</w:t>
            </w:r>
            <w:proofErr w:type="spellEnd"/>
            <w:r w:rsidR="00E833DF" w:rsidRPr="00BD5217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="00E833DF" w:rsidRPr="00BD5217">
              <w:rPr>
                <w:rFonts w:ascii="Arial" w:hAnsi="Arial" w:cs="Arial"/>
                <w:lang w:val="it-IT"/>
              </w:rPr>
              <w:t>Options</w:t>
            </w:r>
            <w:proofErr w:type="spellEnd"/>
            <w:r w:rsidR="00E833DF" w:rsidRPr="00BD5217">
              <w:rPr>
                <w:rFonts w:ascii="Arial" w:hAnsi="Arial" w:cs="Arial"/>
                <w:lang w:val="it-IT"/>
              </w:rPr>
              <w:t>.</w:t>
            </w:r>
          </w:p>
          <w:p w14:paraId="208C47D4" w14:textId="77777777" w:rsidR="00834C3B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Pianifica il seguente report di </w:t>
            </w:r>
            <w:proofErr w:type="spellStart"/>
            <w:r w:rsidRPr="00BD5217">
              <w:rPr>
                <w:rFonts w:ascii="Arial" w:hAnsi="Arial" w:cs="Arial"/>
                <w:lang w:val="it-IT"/>
              </w:rPr>
              <w:t>analytics</w:t>
            </w:r>
            <w:proofErr w:type="spellEnd"/>
            <w:r w:rsidRPr="00BD5217">
              <w:rPr>
                <w:rFonts w:ascii="Arial" w:hAnsi="Arial" w:cs="Arial"/>
                <w:lang w:val="it-IT"/>
              </w:rPr>
              <w:t xml:space="preserve"> via email:</w:t>
            </w:r>
          </w:p>
          <w:p w14:paraId="25A8A7E6" w14:textId="2F7D1E38" w:rsidR="00E833DF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Destinatario:</w:t>
            </w:r>
            <w:r w:rsidR="00E833DF" w:rsidRPr="00BD5217">
              <w:rPr>
                <w:rFonts w:ascii="Arial" w:hAnsi="Arial" w:cs="Arial"/>
                <w:lang w:val="it-IT"/>
              </w:rPr>
              <w:t xml:space="preserve"> </w:t>
            </w:r>
            <w:bookmarkStart w:id="2" w:name="_GoBack"/>
            <w:r w:rsidR="00E833DF" w:rsidRPr="00BD5217">
              <w:rPr>
                <w:rFonts w:ascii="Arial" w:hAnsi="Arial" w:cs="Arial"/>
                <w:b/>
                <w:lang w:val="it-IT"/>
              </w:rPr>
              <w:t>jakub@healthyoptionsfranchise.com</w:t>
            </w:r>
            <w:bookmarkEnd w:id="2"/>
          </w:p>
          <w:p w14:paraId="523DEA7C" w14:textId="4281BC9A" w:rsidR="00E833DF" w:rsidRPr="00BD5217" w:rsidRDefault="00834C3B" w:rsidP="00E833DF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Frequenza:</w:t>
            </w:r>
            <w:r w:rsidR="00E833DF" w:rsidRPr="00BD5217">
              <w:rPr>
                <w:rFonts w:ascii="Arial" w:hAnsi="Arial" w:cs="Arial"/>
                <w:lang w:val="it-IT"/>
              </w:rPr>
              <w:t xml:space="preserve"> </w:t>
            </w:r>
            <w:r w:rsidR="007663F9" w:rsidRPr="00E833DF">
              <w:rPr>
                <w:rFonts w:ascii="Arial" w:hAnsi="Arial" w:cs="Arial"/>
                <w:b/>
                <w:lang w:val="en-IE"/>
              </w:rPr>
              <w:t>Monthly</w:t>
            </w:r>
          </w:p>
          <w:p w14:paraId="2C597F46" w14:textId="119CD045" w:rsidR="00E833DF" w:rsidRPr="00BD5217" w:rsidRDefault="00834C3B" w:rsidP="00E833DF">
            <w:pPr>
              <w:spacing w:before="120" w:after="60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Giorno della settimana:</w:t>
            </w:r>
            <w:r w:rsidR="00E833DF" w:rsidRPr="00BD5217">
              <w:rPr>
                <w:rFonts w:ascii="Arial" w:hAnsi="Arial" w:cs="Arial"/>
                <w:lang w:val="it-IT"/>
              </w:rPr>
              <w:t xml:space="preserve"> </w:t>
            </w:r>
            <w:r w:rsidR="007663F9" w:rsidRPr="00E833DF">
              <w:rPr>
                <w:rFonts w:ascii="Arial" w:hAnsi="Arial" w:cs="Arial"/>
                <w:b/>
                <w:lang w:val="en-IE"/>
              </w:rPr>
              <w:t>Monday</w:t>
            </w:r>
          </w:p>
          <w:p w14:paraId="0A6AAD2C" w14:textId="77777777" w:rsidR="00834C3B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>Lascia tutte le altre impostazioni ai valori di default.</w:t>
            </w:r>
          </w:p>
          <w:p w14:paraId="5C6830B4" w14:textId="3DB1C282" w:rsidR="00834C3B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Fai clic su </w:t>
            </w:r>
            <w:r w:rsidR="007663F9" w:rsidRPr="00E833DF">
              <w:rPr>
                <w:rFonts w:ascii="Arial" w:hAnsi="Arial" w:cs="Arial"/>
                <w:b/>
                <w:lang w:val="en-IE"/>
              </w:rPr>
              <w:t>Schedule Report</w:t>
            </w:r>
            <w:proofErr w:type="gramStart"/>
            <w:r w:rsidR="007663F9" w:rsidRPr="00E833DF">
              <w:rPr>
                <w:rFonts w:ascii="Arial" w:hAnsi="Arial" w:cs="Arial"/>
                <w:lang w:val="en-IE"/>
              </w:rPr>
              <w:t>.</w:t>
            </w:r>
            <w:r w:rsidRPr="00BD5217">
              <w:rPr>
                <w:rFonts w:ascii="Arial" w:hAnsi="Arial" w:cs="Arial"/>
                <w:lang w:val="it-IT"/>
              </w:rPr>
              <w:t>.</w:t>
            </w:r>
            <w:proofErr w:type="gramEnd"/>
          </w:p>
          <w:p w14:paraId="2A9E85CC" w14:textId="7B5ADCF0" w:rsidR="00834C3B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lang w:val="it-IT"/>
              </w:rPr>
              <w:t xml:space="preserve">Inserisci il numero visualizzato nel </w:t>
            </w:r>
            <w:r w:rsidR="00BD5217" w:rsidRPr="00BD5217">
              <w:rPr>
                <w:rFonts w:ascii="Arial" w:hAnsi="Arial" w:cs="Arial"/>
                <w:b/>
                <w:lang w:val="it-IT"/>
              </w:rPr>
              <w:t xml:space="preserve">file risposta sample test </w:t>
            </w:r>
            <w:r w:rsidRPr="00BD5217">
              <w:rPr>
                <w:rFonts w:ascii="Arial" w:hAnsi="Arial" w:cs="Arial"/>
                <w:lang w:val="it-IT"/>
              </w:rPr>
              <w:t>(posizione Q.36) e salva</w:t>
            </w:r>
            <w:r w:rsidR="00E833DF" w:rsidRPr="00BD5217">
              <w:rPr>
                <w:rFonts w:ascii="Arial" w:hAnsi="Arial" w:cs="Arial"/>
                <w:lang w:val="it-IT"/>
              </w:rPr>
              <w:t>.</w:t>
            </w:r>
          </w:p>
          <w:p w14:paraId="316F44EC" w14:textId="6DA51949" w:rsidR="00220D34" w:rsidRPr="00BD5217" w:rsidRDefault="00834C3B" w:rsidP="00834C3B">
            <w:pPr>
              <w:spacing w:before="120" w:after="60"/>
              <w:rPr>
                <w:rFonts w:ascii="Arial" w:hAnsi="Arial" w:cs="Arial"/>
                <w:lang w:val="it-IT"/>
              </w:rPr>
            </w:pPr>
            <w:r w:rsidRPr="00BD5217">
              <w:rPr>
                <w:rFonts w:ascii="Arial" w:hAnsi="Arial" w:cs="Arial"/>
                <w:color w:val="000000"/>
                <w:lang w:val="it-IT"/>
              </w:rPr>
              <w:t>Salva e chiudi tutti i file e le applicazioni eventualmente aperti</w:t>
            </w:r>
            <w:r w:rsidR="004769FB" w:rsidRPr="00BD5217">
              <w:rPr>
                <w:rFonts w:ascii="Arial" w:hAnsi="Arial" w:cs="Arial"/>
                <w:color w:val="000000"/>
                <w:lang w:val="it-IT"/>
              </w:rPr>
              <w:t>.</w:t>
            </w:r>
          </w:p>
        </w:tc>
        <w:tc>
          <w:tcPr>
            <w:tcW w:w="1253" w:type="dxa"/>
            <w:vAlign w:val="bottom"/>
          </w:tcPr>
          <w:p w14:paraId="14B3D89F" w14:textId="134B202F" w:rsidR="00220D34" w:rsidRPr="00BD5217" w:rsidRDefault="00220D34" w:rsidP="00EF076E">
            <w:pPr>
              <w:spacing w:before="120" w:after="60"/>
              <w:rPr>
                <w:rFonts w:ascii="Arial" w:hAnsi="Arial" w:cs="Arial"/>
                <w:b/>
                <w:lang w:val="it-IT"/>
              </w:rPr>
            </w:pPr>
            <w:r w:rsidRPr="00BD5217">
              <w:rPr>
                <w:rFonts w:ascii="Arial" w:hAnsi="Arial" w:cs="Arial"/>
                <w:b/>
                <w:lang w:val="it-IT"/>
              </w:rPr>
              <w:t xml:space="preserve">[1 </w:t>
            </w:r>
            <w:r w:rsidR="00E8379E" w:rsidRPr="00BD5217">
              <w:rPr>
                <w:rFonts w:ascii="Arial" w:hAnsi="Arial" w:cs="Arial"/>
                <w:b/>
                <w:lang w:val="it-IT"/>
              </w:rPr>
              <w:t>punto]</w:t>
            </w:r>
          </w:p>
        </w:tc>
      </w:tr>
      <w:tr w:rsidR="004769FB" w:rsidRPr="00BD5217" w14:paraId="0CC6E0C5" w14:textId="77777777" w:rsidTr="000109F7"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14:paraId="121A63F5" w14:textId="77777777" w:rsidR="004769FB" w:rsidRPr="00BD5217" w:rsidRDefault="004769FB" w:rsidP="008C4CF3">
            <w:pPr>
              <w:jc w:val="right"/>
              <w:rPr>
                <w:rFonts w:ascii="Arial" w:hAnsi="Arial" w:cs="Arial"/>
                <w:lang w:val="it-IT"/>
              </w:rPr>
            </w:pPr>
          </w:p>
        </w:tc>
        <w:tc>
          <w:tcPr>
            <w:tcW w:w="8291" w:type="dxa"/>
            <w:gridSpan w:val="3"/>
          </w:tcPr>
          <w:p w14:paraId="1A137D21" w14:textId="77777777" w:rsidR="00BD5217" w:rsidRPr="00BD5217" w:rsidRDefault="00BD5217" w:rsidP="00BD5217">
            <w:pPr>
              <w:pStyle w:val="Titolo3"/>
              <w:tabs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Cs w:val="24"/>
                <w:lang w:val="it-IT"/>
              </w:rPr>
            </w:pPr>
            <w:r w:rsidRPr="00BD5217">
              <w:rPr>
                <w:rFonts w:ascii="Arial" w:hAnsi="Arial" w:cs="Arial"/>
                <w:szCs w:val="24"/>
                <w:lang w:val="it-IT"/>
              </w:rPr>
              <w:t>Il sample test si conclude qui.</w:t>
            </w:r>
          </w:p>
          <w:p w14:paraId="78B42850" w14:textId="77777777" w:rsidR="00BD5217" w:rsidRPr="00BD5217" w:rsidRDefault="00BD5217" w:rsidP="00BD5217">
            <w:pPr>
              <w:pStyle w:val="Titolo3"/>
              <w:tabs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Cs w:val="24"/>
                <w:lang w:val="it-IT"/>
              </w:rPr>
            </w:pPr>
            <w:r w:rsidRPr="00BD5217">
              <w:rPr>
                <w:rFonts w:ascii="Arial" w:hAnsi="Arial" w:cs="Arial"/>
                <w:szCs w:val="24"/>
                <w:lang w:val="it-IT"/>
              </w:rPr>
              <w:t>Se hai tempo, controlla il lavoro che hai svolto.</w:t>
            </w:r>
          </w:p>
          <w:p w14:paraId="61EAEE5A" w14:textId="56DA91AD" w:rsidR="004769FB" w:rsidRPr="00BD5217" w:rsidRDefault="004769FB" w:rsidP="00302E9B">
            <w:pPr>
              <w:spacing w:before="120"/>
              <w:jc w:val="center"/>
              <w:rPr>
                <w:rFonts w:ascii="Arial" w:hAnsi="Arial" w:cs="Arial"/>
                <w:b/>
                <w:lang w:val="it-IT"/>
              </w:rPr>
            </w:pPr>
          </w:p>
        </w:tc>
      </w:tr>
    </w:tbl>
    <w:p w14:paraId="44A99286" w14:textId="77777777" w:rsidR="00F50486" w:rsidRPr="00BD5217" w:rsidRDefault="00F50486">
      <w:pPr>
        <w:rPr>
          <w:lang w:val="it-IT"/>
        </w:rPr>
      </w:pPr>
    </w:p>
    <w:sectPr w:rsidR="00F50486" w:rsidRPr="00BD5217" w:rsidSect="00C506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2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54C5E" w14:textId="77777777" w:rsidR="002C47AE" w:rsidRDefault="002C47AE">
      <w:r>
        <w:separator/>
      </w:r>
    </w:p>
  </w:endnote>
  <w:endnote w:type="continuationSeparator" w:id="0">
    <w:p w14:paraId="34FC97EC" w14:textId="77777777" w:rsidR="002C47AE" w:rsidRDefault="002C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C058EFE" w14:textId="77777777" w:rsidR="002C47AE" w:rsidRDefault="002C47AE">
    <w:pPr>
      <w:pStyle w:val="Pidipa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130C6D7" w14:textId="29AAEE34" w:rsidR="002C47AE" w:rsidRPr="0019421E" w:rsidRDefault="002C47AE" w:rsidP="00F50486">
    <w:pPr>
      <w:pStyle w:val="Pidipagina"/>
      <w:tabs>
        <w:tab w:val="center" w:pos="4820"/>
        <w:tab w:val="right" w:pos="9923"/>
      </w:tabs>
      <w:jc w:val="center"/>
      <w:rPr>
        <w:rStyle w:val="Numeropagina"/>
        <w:rFonts w:ascii="Arial" w:hAnsi="Arial" w:cs="Arial"/>
        <w:sz w:val="18"/>
        <w:szCs w:val="18"/>
      </w:rPr>
    </w:pPr>
    <w:r w:rsidRPr="00A35CD2">
      <w:rPr>
        <w:rFonts w:ascii="Arial" w:hAnsi="Arial" w:cs="Arial"/>
        <w:noProof/>
        <w:sz w:val="14"/>
        <w:szCs w:val="14"/>
        <w:lang w:val="it-IT" w:eastAsia="it-IT"/>
      </w:rPr>
      <w:drawing>
        <wp:anchor distT="0" distB="0" distL="114300" distR="114300" simplePos="0" relativeHeight="251665408" behindDoc="1" locked="0" layoutInCell="1" allowOverlap="1" wp14:anchorId="137B6573" wp14:editId="7FEFAD49">
          <wp:simplePos x="0" y="0"/>
          <wp:positionH relativeFrom="column">
            <wp:posOffset>4622165</wp:posOffset>
          </wp:positionH>
          <wp:positionV relativeFrom="paragraph">
            <wp:posOffset>-12065</wp:posOffset>
          </wp:positionV>
          <wp:extent cx="1040130" cy="556260"/>
          <wp:effectExtent l="0" t="0" r="7620" b="0"/>
          <wp:wrapTight wrapText="bothSides">
            <wp:wrapPolygon edited="0">
              <wp:start x="0" y="0"/>
              <wp:lineTo x="0" y="20712"/>
              <wp:lineTo x="21363" y="20712"/>
              <wp:lineTo x="21363" y="0"/>
              <wp:lineTo x="0" y="0"/>
            </wp:wrapPolygon>
          </wp:wrapTight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F21D99">
      <w:rPr>
        <w:rFonts w:ascii="Arial" w:hAnsi="Arial" w:cs="Arial"/>
        <w:sz w:val="18"/>
        <w:szCs w:val="18"/>
      </w:rPr>
      <w:t>Pag</w:t>
    </w:r>
    <w:r>
      <w:rPr>
        <w:rFonts w:ascii="Arial" w:hAnsi="Arial" w:cs="Arial"/>
        <w:sz w:val="18"/>
        <w:szCs w:val="18"/>
      </w:rPr>
      <w:t>ina</w:t>
    </w:r>
    <w:proofErr w:type="spellEnd"/>
    <w:r w:rsidRPr="00F21D99">
      <w:rPr>
        <w:rFonts w:ascii="Arial" w:hAnsi="Arial" w:cs="Arial"/>
        <w:sz w:val="18"/>
        <w:szCs w:val="18"/>
      </w:rPr>
      <w:t xml:space="preserve"> </w:t>
    </w:r>
    <w:r w:rsidRPr="00F21D99">
      <w:rPr>
        <w:rFonts w:ascii="Arial" w:hAnsi="Arial" w:cs="Arial"/>
        <w:sz w:val="18"/>
        <w:szCs w:val="18"/>
      </w:rPr>
      <w:fldChar w:fldCharType="begin"/>
    </w:r>
    <w:r w:rsidRPr="00F21D99">
      <w:rPr>
        <w:rFonts w:ascii="Arial" w:hAnsi="Arial" w:cs="Arial"/>
        <w:sz w:val="18"/>
        <w:szCs w:val="18"/>
      </w:rPr>
      <w:instrText xml:space="preserve"> PAGE </w:instrText>
    </w:r>
    <w:r w:rsidRPr="00F21D99">
      <w:rPr>
        <w:rFonts w:ascii="Arial" w:hAnsi="Arial" w:cs="Arial"/>
        <w:sz w:val="18"/>
        <w:szCs w:val="18"/>
      </w:rPr>
      <w:fldChar w:fldCharType="separate"/>
    </w:r>
    <w:r w:rsidR="00DF4A36">
      <w:rPr>
        <w:rFonts w:ascii="Arial" w:hAnsi="Arial" w:cs="Arial"/>
        <w:noProof/>
        <w:sz w:val="18"/>
        <w:szCs w:val="18"/>
      </w:rPr>
      <w:t>13</w:t>
    </w:r>
    <w:r w:rsidRPr="00F21D99">
      <w:rPr>
        <w:rFonts w:ascii="Arial" w:hAnsi="Arial" w:cs="Arial"/>
        <w:sz w:val="18"/>
        <w:szCs w:val="18"/>
      </w:rPr>
      <w:fldChar w:fldCharType="end"/>
    </w:r>
    <w:r w:rsidRPr="00F21D99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di</w:t>
    </w:r>
    <w:r w:rsidRPr="00F21D99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SECTIONPAGES  </w:instrText>
    </w:r>
    <w:r>
      <w:rPr>
        <w:rFonts w:ascii="Arial" w:hAnsi="Arial" w:cs="Arial"/>
        <w:sz w:val="18"/>
        <w:szCs w:val="18"/>
      </w:rPr>
      <w:fldChar w:fldCharType="separate"/>
    </w:r>
    <w:r w:rsidR="00DF4A36">
      <w:rPr>
        <w:rFonts w:ascii="Arial" w:hAnsi="Arial" w:cs="Arial"/>
        <w:noProof/>
        <w:sz w:val="18"/>
        <w:szCs w:val="18"/>
      </w:rPr>
      <w:t>13</w:t>
    </w:r>
    <w:r>
      <w:rPr>
        <w:rFonts w:ascii="Arial" w:hAnsi="Arial" w:cs="Arial"/>
        <w:sz w:val="18"/>
        <w:szCs w:val="18"/>
      </w:rPr>
      <w:fldChar w:fldCharType="end"/>
    </w:r>
  </w:p>
  <w:p w14:paraId="77492541" w14:textId="77777777" w:rsidR="002C47AE" w:rsidRPr="009068E5" w:rsidRDefault="002C47AE" w:rsidP="00F50486">
    <w:pPr>
      <w:tabs>
        <w:tab w:val="right" w:pos="8278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>Ref: ECDL / ICDL Digital Marketing - Syllabus - V1.0 - SampleMQTB - V1 - 0</w:t>
    </w:r>
    <w:r w:rsidRPr="009068E5">
      <w:rPr>
        <w:sz w:val="16"/>
        <w:szCs w:val="16"/>
      </w:rPr>
      <w:tab/>
    </w:r>
  </w:p>
  <w:p w14:paraId="6D4627FB" w14:textId="77777777" w:rsidR="002C47AE" w:rsidRPr="00F50486" w:rsidRDefault="002C47AE" w:rsidP="002B1146">
    <w:pPr>
      <w:pStyle w:val="Pidipagina"/>
      <w:tabs>
        <w:tab w:val="center" w:pos="4820"/>
      </w:tabs>
      <w:rPr>
        <w:rFonts w:ascii="Arial" w:hAnsi="Arial" w:cs="Arial"/>
        <w:sz w:val="14"/>
        <w:szCs w:val="14"/>
      </w:rPr>
    </w:pPr>
    <w:r>
      <w:rPr>
        <w:rStyle w:val="Numeropagina"/>
        <w:rFonts w:ascii="Arial" w:hAnsi="Arial" w:cs="Arial"/>
        <w:sz w:val="16"/>
        <w:szCs w:val="16"/>
      </w:rPr>
      <w:t xml:space="preserve">© </w:t>
    </w:r>
    <w:r w:rsidRPr="000040A8">
      <w:rPr>
        <w:rStyle w:val="Numeropagina"/>
        <w:rFonts w:ascii="Arial" w:hAnsi="Arial" w:cs="Arial"/>
        <w:sz w:val="16"/>
        <w:szCs w:val="16"/>
      </w:rPr>
      <w:fldChar w:fldCharType="begin"/>
    </w:r>
    <w:r w:rsidRPr="000040A8">
      <w:rPr>
        <w:rStyle w:val="Numeropagina"/>
        <w:rFonts w:ascii="Arial" w:hAnsi="Arial" w:cs="Arial"/>
        <w:sz w:val="16"/>
        <w:szCs w:val="16"/>
      </w:rPr>
      <w:instrText xml:space="preserve"> DATE  \@ "yyyy"  \* MERGEFORMAT </w:instrText>
    </w:r>
    <w:r w:rsidRPr="000040A8">
      <w:rPr>
        <w:rStyle w:val="Numeropagina"/>
        <w:rFonts w:ascii="Arial" w:hAnsi="Arial" w:cs="Arial"/>
        <w:sz w:val="16"/>
        <w:szCs w:val="16"/>
      </w:rPr>
      <w:fldChar w:fldCharType="separate"/>
    </w:r>
    <w:r>
      <w:rPr>
        <w:rStyle w:val="Numeropagina"/>
        <w:rFonts w:ascii="Arial" w:hAnsi="Arial" w:cs="Arial"/>
        <w:noProof/>
        <w:sz w:val="16"/>
        <w:szCs w:val="16"/>
      </w:rPr>
      <w:t>2017</w:t>
    </w:r>
    <w:r w:rsidRPr="000040A8">
      <w:rPr>
        <w:rStyle w:val="Numeropagina"/>
        <w:rFonts w:ascii="Arial" w:hAnsi="Arial" w:cs="Arial"/>
        <w:sz w:val="16"/>
        <w:szCs w:val="16"/>
      </w:rPr>
      <w:fldChar w:fldCharType="end"/>
    </w:r>
    <w:r w:rsidRPr="000040A8">
      <w:rPr>
        <w:rStyle w:val="Numeropagina"/>
        <w:rFonts w:ascii="Arial" w:hAnsi="Arial" w:cs="Arial"/>
        <w:sz w:val="16"/>
        <w:szCs w:val="16"/>
      </w:rPr>
      <w:t xml:space="preserve"> </w:t>
    </w:r>
    <w:r w:rsidRPr="009068E5">
      <w:rPr>
        <w:rStyle w:val="Numeropagina"/>
        <w:rFonts w:ascii="Arial" w:hAnsi="Arial" w:cs="Arial"/>
        <w:sz w:val="16"/>
        <w:szCs w:val="16"/>
      </w:rPr>
      <w:t>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>
      <w:rPr>
        <w:rStyle w:val="Numeropagina"/>
        <w:rFonts w:ascii="Arial" w:hAnsi="Arial" w:cs="Arial"/>
        <w:sz w:val="16"/>
        <w:szCs w:val="16"/>
      </w:rPr>
      <w:br/>
      <w:t>SAMPLE TEST - NOT FOR REDISTRIBUTION</w:t>
    </w:r>
  </w:p>
  <w:p w14:paraId="4C273842" w14:textId="23D2B480" w:rsidR="002C47AE" w:rsidRPr="00F50486" w:rsidRDefault="002C47AE" w:rsidP="00F50486">
    <w:pPr>
      <w:pStyle w:val="Pidipagina"/>
      <w:tabs>
        <w:tab w:val="center" w:pos="4820"/>
      </w:tabs>
      <w:rPr>
        <w:rFonts w:ascii="Arial" w:hAnsi="Arial"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13DEF06" w14:textId="77777777" w:rsidR="002C47AE" w:rsidRPr="0019421E" w:rsidRDefault="002C47AE" w:rsidP="00F37972">
    <w:pPr>
      <w:pStyle w:val="Pidipagina"/>
      <w:tabs>
        <w:tab w:val="center" w:pos="4820"/>
        <w:tab w:val="right" w:pos="9923"/>
      </w:tabs>
      <w:jc w:val="center"/>
      <w:rPr>
        <w:rStyle w:val="Numeropagina"/>
        <w:rFonts w:ascii="Arial" w:hAnsi="Arial" w:cs="Arial"/>
        <w:sz w:val="18"/>
        <w:szCs w:val="18"/>
      </w:rPr>
    </w:pPr>
    <w:r w:rsidRPr="00A35CD2">
      <w:rPr>
        <w:rFonts w:ascii="Arial" w:hAnsi="Arial" w:cs="Arial"/>
        <w:noProof/>
        <w:sz w:val="14"/>
        <w:szCs w:val="14"/>
        <w:lang w:val="it-IT" w:eastAsia="it-IT"/>
      </w:rPr>
      <w:drawing>
        <wp:anchor distT="0" distB="0" distL="114300" distR="114300" simplePos="0" relativeHeight="251667456" behindDoc="1" locked="0" layoutInCell="1" allowOverlap="1" wp14:anchorId="3E62AD1F" wp14:editId="6A9846A4">
          <wp:simplePos x="0" y="0"/>
          <wp:positionH relativeFrom="column">
            <wp:posOffset>4774565</wp:posOffset>
          </wp:positionH>
          <wp:positionV relativeFrom="paragraph">
            <wp:posOffset>-104775</wp:posOffset>
          </wp:positionV>
          <wp:extent cx="1040130" cy="556260"/>
          <wp:effectExtent l="0" t="0" r="7620" b="0"/>
          <wp:wrapTight wrapText="bothSides">
            <wp:wrapPolygon edited="0">
              <wp:start x="0" y="0"/>
              <wp:lineTo x="0" y="20712"/>
              <wp:lineTo x="21363" y="20712"/>
              <wp:lineTo x="21363" y="0"/>
              <wp:lineTo x="0" y="0"/>
            </wp:wrapPolygon>
          </wp:wrapTight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21D99">
      <w:rPr>
        <w:rFonts w:ascii="Arial" w:hAnsi="Arial" w:cs="Arial"/>
        <w:sz w:val="18"/>
        <w:szCs w:val="18"/>
      </w:rPr>
      <w:t xml:space="preserve">Page </w:t>
    </w:r>
    <w:r w:rsidRPr="00F21D99">
      <w:rPr>
        <w:rFonts w:ascii="Arial" w:hAnsi="Arial" w:cs="Arial"/>
        <w:sz w:val="18"/>
        <w:szCs w:val="18"/>
      </w:rPr>
      <w:fldChar w:fldCharType="begin"/>
    </w:r>
    <w:r w:rsidRPr="00F21D99">
      <w:rPr>
        <w:rFonts w:ascii="Arial" w:hAnsi="Arial" w:cs="Arial"/>
        <w:sz w:val="18"/>
        <w:szCs w:val="18"/>
      </w:rPr>
      <w:instrText xml:space="preserve"> PAGE </w:instrText>
    </w:r>
    <w:r w:rsidRPr="00F21D99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F21D99">
      <w:rPr>
        <w:rFonts w:ascii="Arial" w:hAnsi="Arial" w:cs="Arial"/>
        <w:sz w:val="18"/>
        <w:szCs w:val="18"/>
      </w:rPr>
      <w:fldChar w:fldCharType="end"/>
    </w:r>
    <w:r w:rsidRPr="00F21D99">
      <w:rPr>
        <w:rFonts w:ascii="Arial" w:hAnsi="Arial" w:cs="Arial"/>
        <w:sz w:val="18"/>
        <w:szCs w:val="18"/>
      </w:rPr>
      <w:t xml:space="preserve"> of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SECTIONPAGES 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13</w:t>
    </w:r>
    <w:r>
      <w:rPr>
        <w:rFonts w:ascii="Arial" w:hAnsi="Arial" w:cs="Arial"/>
        <w:sz w:val="18"/>
        <w:szCs w:val="18"/>
      </w:rPr>
      <w:fldChar w:fldCharType="end"/>
    </w:r>
  </w:p>
  <w:p w14:paraId="30078E13" w14:textId="77777777" w:rsidR="002C47AE" w:rsidRDefault="002C47AE" w:rsidP="00F37972">
    <w:pPr>
      <w:pStyle w:val="Pidipagina"/>
      <w:tabs>
        <w:tab w:val="center" w:pos="4820"/>
      </w:tabs>
      <w:spacing w:before="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Ref: ECDL / ICDL Digital Marketing - Syllabus - V1.0 - SampleMQTB - V1 - 0</w:t>
    </w:r>
  </w:p>
  <w:p w14:paraId="2CE24106" w14:textId="77777777" w:rsidR="002C47AE" w:rsidRDefault="002C47AE" w:rsidP="00F37972">
    <w:pPr>
      <w:pStyle w:val="Pidipagina"/>
      <w:tabs>
        <w:tab w:val="center" w:pos="4820"/>
      </w:tabs>
      <w:spacing w:before="40"/>
      <w:rPr>
        <w:rStyle w:val="Numeropagina"/>
        <w:rFonts w:ascii="Arial" w:hAnsi="Arial" w:cs="Arial"/>
        <w:sz w:val="16"/>
        <w:szCs w:val="16"/>
      </w:rPr>
    </w:pPr>
  </w:p>
  <w:p w14:paraId="7EE56003" w14:textId="77777777" w:rsidR="002C47AE" w:rsidRPr="00F37972" w:rsidRDefault="002C47AE" w:rsidP="009D53DC">
    <w:pPr>
      <w:pStyle w:val="Pidipagina"/>
      <w:tabs>
        <w:tab w:val="center" w:pos="4820"/>
      </w:tabs>
      <w:rPr>
        <w:rFonts w:ascii="Arial" w:hAnsi="Arial" w:cs="Arial"/>
        <w:sz w:val="14"/>
        <w:szCs w:val="14"/>
      </w:rPr>
    </w:pPr>
    <w:r>
      <w:rPr>
        <w:rStyle w:val="Numeropagina"/>
        <w:rFonts w:ascii="Arial" w:hAnsi="Arial" w:cs="Arial"/>
        <w:sz w:val="14"/>
        <w:szCs w:val="14"/>
      </w:rPr>
      <w:t xml:space="preserve">© </w:t>
    </w:r>
    <w:r>
      <w:rPr>
        <w:rStyle w:val="Numeropagina"/>
        <w:rFonts w:ascii="Arial" w:hAnsi="Arial" w:cs="Arial"/>
        <w:sz w:val="14"/>
        <w:szCs w:val="14"/>
      </w:rPr>
      <w:fldChar w:fldCharType="begin"/>
    </w:r>
    <w:r>
      <w:rPr>
        <w:rStyle w:val="Numeropagina"/>
        <w:rFonts w:ascii="Arial" w:hAnsi="Arial" w:cs="Arial"/>
        <w:sz w:val="14"/>
        <w:szCs w:val="14"/>
      </w:rPr>
      <w:instrText xml:space="preserve"> DATE  \@ "yyyy"  \* MERGEFORMAT </w:instrText>
    </w:r>
    <w:r>
      <w:rPr>
        <w:rStyle w:val="Numeropagina"/>
        <w:rFonts w:ascii="Arial" w:hAnsi="Arial" w:cs="Arial"/>
        <w:sz w:val="14"/>
        <w:szCs w:val="14"/>
      </w:rPr>
      <w:fldChar w:fldCharType="separate"/>
    </w:r>
    <w:r>
      <w:rPr>
        <w:rStyle w:val="Numeropagina"/>
        <w:rFonts w:ascii="Arial" w:hAnsi="Arial" w:cs="Arial"/>
        <w:noProof/>
        <w:sz w:val="14"/>
        <w:szCs w:val="14"/>
      </w:rPr>
      <w:t>2017</w:t>
    </w:r>
    <w:r>
      <w:rPr>
        <w:rStyle w:val="Numeropagina"/>
        <w:rFonts w:ascii="Arial" w:hAnsi="Arial" w:cs="Arial"/>
        <w:sz w:val="14"/>
        <w:szCs w:val="14"/>
      </w:rPr>
      <w:fldChar w:fldCharType="end"/>
    </w:r>
    <w:r>
      <w:rPr>
        <w:rStyle w:val="Numeropagina"/>
        <w:rFonts w:ascii="Arial" w:hAnsi="Arial" w:cs="Arial"/>
        <w:sz w:val="14"/>
        <w:szCs w:val="14"/>
      </w:rPr>
      <w:t xml:space="preserve"> ECDL Foundation. </w:t>
    </w:r>
    <w:r w:rsidRPr="00CC2FA4">
      <w:rPr>
        <w:rStyle w:val="Numeropagina"/>
        <w:rFonts w:ascii="Arial" w:hAnsi="Arial" w:cs="Arial"/>
        <w:sz w:val="14"/>
        <w:szCs w:val="14"/>
      </w:rPr>
      <w:t>ECDL Foundation i</w:t>
    </w:r>
    <w:r>
      <w:rPr>
        <w:rStyle w:val="Numeropagina"/>
        <w:rFonts w:ascii="Arial" w:hAnsi="Arial" w:cs="Arial"/>
        <w:sz w:val="14"/>
        <w:szCs w:val="14"/>
      </w:rPr>
      <w:t>s a registered business name of</w:t>
    </w:r>
    <w:r w:rsidRPr="00CC2FA4">
      <w:rPr>
        <w:rStyle w:val="Numeropagina"/>
        <w:rFonts w:ascii="Arial" w:hAnsi="Arial" w:cs="Arial"/>
        <w:sz w:val="14"/>
        <w:szCs w:val="14"/>
      </w:rPr>
      <w:t xml:space="preserve"> The </w:t>
    </w:r>
    <w:r>
      <w:rPr>
        <w:rStyle w:val="Numeropagina"/>
        <w:rFonts w:ascii="Arial" w:hAnsi="Arial" w:cs="Arial"/>
        <w:sz w:val="14"/>
        <w:szCs w:val="14"/>
      </w:rPr>
      <w:t>European Computer Driving Licenc</w:t>
    </w:r>
    <w:r w:rsidRPr="00CC2FA4">
      <w:rPr>
        <w:rStyle w:val="Numeropagina"/>
        <w:rFonts w:ascii="Arial" w:hAnsi="Arial" w:cs="Arial"/>
        <w:sz w:val="14"/>
        <w:szCs w:val="14"/>
      </w:rPr>
      <w:t>e Foundation</w:t>
    </w:r>
    <w:r>
      <w:rPr>
        <w:rStyle w:val="Numeropagina"/>
        <w:rFonts w:ascii="Arial" w:hAnsi="Arial" w:cs="Arial"/>
        <w:sz w:val="14"/>
        <w:szCs w:val="14"/>
      </w:rPr>
      <w:t xml:space="preserve"> </w:t>
    </w:r>
    <w:r w:rsidRPr="00CC2FA4">
      <w:rPr>
        <w:rStyle w:val="Numeropagina"/>
        <w:rFonts w:ascii="Arial" w:hAnsi="Arial" w:cs="Arial"/>
        <w:sz w:val="14"/>
        <w:szCs w:val="14"/>
      </w:rPr>
      <w:t>Limited. European Computer Driving</w:t>
    </w:r>
    <w:r>
      <w:rPr>
        <w:rStyle w:val="Numeropagina"/>
        <w:rFonts w:ascii="Arial" w:hAnsi="Arial" w:cs="Arial"/>
        <w:sz w:val="14"/>
        <w:szCs w:val="14"/>
      </w:rPr>
      <w:t xml:space="preserve"> </w:t>
    </w:r>
    <w:r w:rsidRPr="00CC2FA4">
      <w:rPr>
        <w:rStyle w:val="Numeropagina"/>
        <w:rFonts w:ascii="Arial" w:hAnsi="Arial" w:cs="Arial"/>
        <w:sz w:val="14"/>
        <w:szCs w:val="14"/>
      </w:rPr>
      <w:t>Licence, ECDL, International Computer Driving Licence, ICDL</w:t>
    </w:r>
    <w:r>
      <w:rPr>
        <w:rStyle w:val="Numeropagina"/>
        <w:rFonts w:ascii="Arial" w:hAnsi="Arial" w:cs="Arial"/>
        <w:sz w:val="14"/>
        <w:szCs w:val="14"/>
      </w:rPr>
      <w:t>,</w:t>
    </w:r>
    <w:r w:rsidRPr="00CC2FA4">
      <w:rPr>
        <w:rStyle w:val="Numeropagina"/>
        <w:rFonts w:ascii="Arial" w:hAnsi="Arial" w:cs="Arial"/>
        <w:sz w:val="14"/>
        <w:szCs w:val="14"/>
      </w:rPr>
      <w:t xml:space="preserve"> and related logos are all registered</w:t>
    </w:r>
    <w:r>
      <w:rPr>
        <w:rStyle w:val="Numeropagina"/>
        <w:rFonts w:ascii="Arial" w:hAnsi="Arial" w:cs="Arial"/>
        <w:sz w:val="14"/>
        <w:szCs w:val="14"/>
      </w:rPr>
      <w:t xml:space="preserve"> Trade Marks of</w:t>
    </w:r>
    <w:r w:rsidRPr="00CC2FA4">
      <w:rPr>
        <w:rStyle w:val="Numeropagina"/>
        <w:rFonts w:ascii="Arial" w:hAnsi="Arial" w:cs="Arial"/>
        <w:sz w:val="14"/>
        <w:szCs w:val="14"/>
      </w:rPr>
      <w:t xml:space="preserve"> </w:t>
    </w:r>
    <w:r>
      <w:rPr>
        <w:rStyle w:val="Numeropagina"/>
        <w:rFonts w:ascii="Arial" w:hAnsi="Arial" w:cs="Arial"/>
        <w:sz w:val="14"/>
        <w:szCs w:val="14"/>
      </w:rPr>
      <w:t>ECDL Foundation</w:t>
    </w:r>
    <w:r w:rsidRPr="00CC2FA4">
      <w:rPr>
        <w:rStyle w:val="Numeropagina"/>
        <w:rFonts w:ascii="Arial" w:hAnsi="Arial" w:cs="Arial"/>
        <w:sz w:val="14"/>
        <w:szCs w:val="14"/>
      </w:rPr>
      <w:t>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5874A" w14:textId="77777777" w:rsidR="002C47AE" w:rsidRDefault="002C47AE">
      <w:r>
        <w:separator/>
      </w:r>
    </w:p>
  </w:footnote>
  <w:footnote w:type="continuationSeparator" w:id="0">
    <w:p w14:paraId="3B564DFF" w14:textId="77777777" w:rsidR="002C47AE" w:rsidRDefault="002C47A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37C4FB3" w14:textId="77777777" w:rsidR="002C47AE" w:rsidRDefault="002C47AE">
    <w:pPr>
      <w:pStyle w:val="Intestazione"/>
    </w:pPr>
    <w:r>
      <w:rPr>
        <w:noProof/>
      </w:rPr>
      <w:pict w14:anchorId="6C653C8C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0793" o:spid="_x0000_s2050" type="#_x0000_t136" style="position:absolute;margin-left:0;margin-top:0;width:495.8pt;height:90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E0CF058" w14:textId="054A32D0" w:rsidR="002C47AE" w:rsidRPr="00686B80" w:rsidRDefault="002C47AE" w:rsidP="00C506EA">
    <w:pPr>
      <w:pStyle w:val="Intestazione"/>
      <w:tabs>
        <w:tab w:val="clear" w:pos="4320"/>
      </w:tabs>
      <w:spacing w:before="240"/>
      <w:ind w:left="720" w:hanging="720"/>
      <w:jc w:val="right"/>
    </w:pPr>
    <w:r>
      <w:rPr>
        <w:noProof/>
      </w:rPr>
      <w:pict w14:anchorId="02D0BD53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0794" o:spid="_x0000_s2051" type="#_x0000_t136" style="position:absolute;left:0;text-align:left;margin-left:0;margin-top:0;width:495.8pt;height:90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  <w:r>
      <w:rPr>
        <w:noProof/>
        <w:lang w:val="it-IT" w:eastAsia="it-IT"/>
      </w:rPr>
      <w:drawing>
        <wp:inline distT="0" distB="0" distL="0" distR="0" wp14:anchorId="1CFBD360" wp14:editId="03E8C287">
          <wp:extent cx="2686050" cy="473710"/>
          <wp:effectExtent l="19050" t="0" r="0" b="0"/>
          <wp:docPr id="19" name="Picture 1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8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3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BA2641">
      <w:rPr>
        <w:rFonts w:ascii="Arial" w:hAnsi="Arial" w:cs="Arial"/>
        <w:b/>
        <w:sz w:val="20"/>
        <w:szCs w:val="20"/>
      </w:rPr>
      <w:t xml:space="preserve">ECDL </w:t>
    </w:r>
    <w:r>
      <w:rPr>
        <w:rFonts w:ascii="Arial" w:hAnsi="Arial" w:cs="Arial"/>
        <w:b/>
        <w:sz w:val="20"/>
        <w:szCs w:val="20"/>
      </w:rPr>
      <w:t xml:space="preserve">Digital Marketing </w:t>
    </w:r>
    <w:r>
      <w:rPr>
        <w:rFonts w:ascii="Arial" w:hAnsi="Arial" w:cs="Arial"/>
        <w:b/>
        <w:sz w:val="20"/>
        <w:szCs w:val="20"/>
      </w:rPr>
      <w:br/>
      <w:t>Sample Test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7C29A11" w14:textId="010AC778" w:rsidR="002C47AE" w:rsidRDefault="002C47AE" w:rsidP="007031EA">
    <w:pPr>
      <w:pStyle w:val="Intestazione"/>
      <w:tabs>
        <w:tab w:val="clear" w:pos="4320"/>
      </w:tabs>
      <w:spacing w:before="240"/>
      <w:ind w:left="5245" w:hanging="5760"/>
      <w:jc w:val="right"/>
    </w:pPr>
    <w:r>
      <w:rPr>
        <w:noProof/>
        <w:lang w:val="it-IT" w:eastAsia="it-IT"/>
      </w:rPr>
      <w:drawing>
        <wp:anchor distT="0" distB="0" distL="114300" distR="114300" simplePos="0" relativeHeight="251668480" behindDoc="0" locked="0" layoutInCell="1" allowOverlap="1" wp14:anchorId="28D7D8C9" wp14:editId="7BA455E2">
          <wp:simplePos x="0" y="0"/>
          <wp:positionH relativeFrom="column">
            <wp:posOffset>8255</wp:posOffset>
          </wp:positionH>
          <wp:positionV relativeFrom="paragraph">
            <wp:posOffset>635</wp:posOffset>
          </wp:positionV>
          <wp:extent cx="2686050" cy="473710"/>
          <wp:effectExtent l="0" t="0" r="0" b="2540"/>
          <wp:wrapNone/>
          <wp:docPr id="21" name="Picture 21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" descr="banne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3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 w14:anchorId="6A7FA826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0792" o:spid="_x0000_s2049" type="#_x0000_t136" style="position:absolute;left:0;text-align:left;margin-left:0;margin-top:0;width:495.8pt;height:90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  <w:r>
      <w:tab/>
    </w:r>
    <w:r>
      <w:rPr>
        <w:rFonts w:ascii="Arial" w:hAnsi="Arial" w:cs="Arial"/>
        <w:b/>
        <w:sz w:val="20"/>
        <w:szCs w:val="20"/>
      </w:rPr>
      <w:t>ECDL</w:t>
    </w:r>
    <w:r w:rsidRPr="00BA264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 xml:space="preserve">Digital Marketing </w:t>
    </w:r>
    <w:r>
      <w:rPr>
        <w:rFonts w:ascii="Arial" w:hAnsi="Arial" w:cs="Arial"/>
        <w:b/>
        <w:sz w:val="20"/>
        <w:szCs w:val="20"/>
      </w:rPr>
      <w:br/>
      <w:t>Sample Test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784BA8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D46E7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BF7EAF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CD1E8B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FF2B1C"/>
    <w:multiLevelType w:val="hybridMultilevel"/>
    <w:tmpl w:val="BD44734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5B7121"/>
    <w:multiLevelType w:val="hybridMultilevel"/>
    <w:tmpl w:val="21842CD4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292DF7"/>
    <w:multiLevelType w:val="hybridMultilevel"/>
    <w:tmpl w:val="25E66030"/>
    <w:lvl w:ilvl="0" w:tplc="0D329C3C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C66C36"/>
    <w:multiLevelType w:val="hybridMultilevel"/>
    <w:tmpl w:val="0876F0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7E7A68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A12B19"/>
    <w:multiLevelType w:val="hybridMultilevel"/>
    <w:tmpl w:val="0876F0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454E74"/>
    <w:multiLevelType w:val="hybridMultilevel"/>
    <w:tmpl w:val="0876F0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8B0D56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FB47A1"/>
    <w:multiLevelType w:val="hybridMultilevel"/>
    <w:tmpl w:val="A3CAEB12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1474E6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E5DE0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2A2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B0783E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47AFB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9C434A"/>
    <w:multiLevelType w:val="hybridMultilevel"/>
    <w:tmpl w:val="CCC09808"/>
    <w:lvl w:ilvl="0" w:tplc="7A2443F8">
      <w:start w:val="1"/>
      <w:numFmt w:val="lowerLetter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66222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2F62C8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5C2224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6E5D94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3E06AD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F4416D"/>
    <w:multiLevelType w:val="hybridMultilevel"/>
    <w:tmpl w:val="1160CD9C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C733AF"/>
    <w:multiLevelType w:val="hybridMultilevel"/>
    <w:tmpl w:val="0876F0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9F1403"/>
    <w:multiLevelType w:val="hybridMultilevel"/>
    <w:tmpl w:val="BD44734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E3847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061A6C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7E7A2F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711EC5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2921EA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1B047A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DE4043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27755E"/>
    <w:multiLevelType w:val="hybridMultilevel"/>
    <w:tmpl w:val="1160CD9C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AC3F56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043B65"/>
    <w:multiLevelType w:val="hybridMultilevel"/>
    <w:tmpl w:val="9B9E9A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6F4C1E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DB7D8A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7A06B5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B30F3D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5812CA"/>
    <w:multiLevelType w:val="hybridMultilevel"/>
    <w:tmpl w:val="CCC09808"/>
    <w:lvl w:ilvl="0" w:tplc="7A2443F8">
      <w:start w:val="1"/>
      <w:numFmt w:val="lowerLetter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04A4F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4017C2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A15F4A"/>
    <w:multiLevelType w:val="hybridMultilevel"/>
    <w:tmpl w:val="BA7CAC88"/>
    <w:lvl w:ilvl="0" w:tplc="0D329C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22"/>
  </w:num>
  <w:num w:numId="3">
    <w:abstractNumId w:val="14"/>
  </w:num>
  <w:num w:numId="4">
    <w:abstractNumId w:val="17"/>
  </w:num>
  <w:num w:numId="5">
    <w:abstractNumId w:val="21"/>
  </w:num>
  <w:num w:numId="6">
    <w:abstractNumId w:val="19"/>
  </w:num>
  <w:num w:numId="7">
    <w:abstractNumId w:val="11"/>
  </w:num>
  <w:num w:numId="8">
    <w:abstractNumId w:val="27"/>
  </w:num>
  <w:num w:numId="9">
    <w:abstractNumId w:val="7"/>
  </w:num>
  <w:num w:numId="10">
    <w:abstractNumId w:val="35"/>
  </w:num>
  <w:num w:numId="11">
    <w:abstractNumId w:val="8"/>
  </w:num>
  <w:num w:numId="12">
    <w:abstractNumId w:val="6"/>
  </w:num>
  <w:num w:numId="13">
    <w:abstractNumId w:val="13"/>
  </w:num>
  <w:num w:numId="14">
    <w:abstractNumId w:val="34"/>
  </w:num>
  <w:num w:numId="15">
    <w:abstractNumId w:val="18"/>
  </w:num>
  <w:num w:numId="16">
    <w:abstractNumId w:val="26"/>
  </w:num>
  <w:num w:numId="17">
    <w:abstractNumId w:val="16"/>
  </w:num>
  <w:num w:numId="18">
    <w:abstractNumId w:val="24"/>
  </w:num>
  <w:num w:numId="19">
    <w:abstractNumId w:val="20"/>
  </w:num>
  <w:num w:numId="20">
    <w:abstractNumId w:val="39"/>
  </w:num>
  <w:num w:numId="21">
    <w:abstractNumId w:val="30"/>
  </w:num>
  <w:num w:numId="22">
    <w:abstractNumId w:val="9"/>
  </w:num>
  <w:num w:numId="23">
    <w:abstractNumId w:val="3"/>
  </w:num>
  <w:num w:numId="24">
    <w:abstractNumId w:val="36"/>
  </w:num>
  <w:num w:numId="25">
    <w:abstractNumId w:val="4"/>
  </w:num>
  <w:num w:numId="26">
    <w:abstractNumId w:val="45"/>
  </w:num>
  <w:num w:numId="27">
    <w:abstractNumId w:val="38"/>
  </w:num>
  <w:num w:numId="28">
    <w:abstractNumId w:val="44"/>
  </w:num>
  <w:num w:numId="29">
    <w:abstractNumId w:val="2"/>
  </w:num>
  <w:num w:numId="30">
    <w:abstractNumId w:val="32"/>
  </w:num>
  <w:num w:numId="31">
    <w:abstractNumId w:val="28"/>
  </w:num>
  <w:num w:numId="32">
    <w:abstractNumId w:val="40"/>
  </w:num>
  <w:num w:numId="33">
    <w:abstractNumId w:val="23"/>
  </w:num>
  <w:num w:numId="34">
    <w:abstractNumId w:val="1"/>
  </w:num>
  <w:num w:numId="35">
    <w:abstractNumId w:val="31"/>
  </w:num>
  <w:num w:numId="36">
    <w:abstractNumId w:val="12"/>
  </w:num>
  <w:num w:numId="37">
    <w:abstractNumId w:val="33"/>
  </w:num>
  <w:num w:numId="38">
    <w:abstractNumId w:val="41"/>
  </w:num>
  <w:num w:numId="39">
    <w:abstractNumId w:val="29"/>
  </w:num>
  <w:num w:numId="40">
    <w:abstractNumId w:val="15"/>
  </w:num>
  <w:num w:numId="41">
    <w:abstractNumId w:val="5"/>
  </w:num>
  <w:num w:numId="42">
    <w:abstractNumId w:val="25"/>
  </w:num>
  <w:num w:numId="43">
    <w:abstractNumId w:val="42"/>
  </w:num>
  <w:num w:numId="44">
    <w:abstractNumId w:val="10"/>
  </w:num>
  <w:num w:numId="45">
    <w:abstractNumId w:val="37"/>
  </w:num>
  <w:num w:numId="46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826"/>
    <w:rsid w:val="000040A8"/>
    <w:rsid w:val="00005172"/>
    <w:rsid w:val="000109F7"/>
    <w:rsid w:val="00013771"/>
    <w:rsid w:val="000143A1"/>
    <w:rsid w:val="00015947"/>
    <w:rsid w:val="00016967"/>
    <w:rsid w:val="0002173C"/>
    <w:rsid w:val="00024FAC"/>
    <w:rsid w:val="0002524B"/>
    <w:rsid w:val="00032E88"/>
    <w:rsid w:val="00043648"/>
    <w:rsid w:val="000543A8"/>
    <w:rsid w:val="000566FF"/>
    <w:rsid w:val="00057167"/>
    <w:rsid w:val="0006266A"/>
    <w:rsid w:val="000664E9"/>
    <w:rsid w:val="00070706"/>
    <w:rsid w:val="0007284B"/>
    <w:rsid w:val="000735AC"/>
    <w:rsid w:val="000765CA"/>
    <w:rsid w:val="000800D2"/>
    <w:rsid w:val="00081F33"/>
    <w:rsid w:val="00084DD2"/>
    <w:rsid w:val="00086E92"/>
    <w:rsid w:val="000977A4"/>
    <w:rsid w:val="000A7EE6"/>
    <w:rsid w:val="000C3561"/>
    <w:rsid w:val="000C53B0"/>
    <w:rsid w:val="000C57E0"/>
    <w:rsid w:val="000C68CB"/>
    <w:rsid w:val="000C7B7B"/>
    <w:rsid w:val="000D3CB0"/>
    <w:rsid w:val="000E48DE"/>
    <w:rsid w:val="000E5ABF"/>
    <w:rsid w:val="000E60C5"/>
    <w:rsid w:val="000E7ED4"/>
    <w:rsid w:val="000F08A1"/>
    <w:rsid w:val="001059C5"/>
    <w:rsid w:val="00111BB1"/>
    <w:rsid w:val="00114A51"/>
    <w:rsid w:val="00114C1A"/>
    <w:rsid w:val="00115C3A"/>
    <w:rsid w:val="00115D01"/>
    <w:rsid w:val="0011612A"/>
    <w:rsid w:val="0012274D"/>
    <w:rsid w:val="0016185E"/>
    <w:rsid w:val="00167548"/>
    <w:rsid w:val="00177089"/>
    <w:rsid w:val="00177579"/>
    <w:rsid w:val="00186F56"/>
    <w:rsid w:val="00190D72"/>
    <w:rsid w:val="00192FB0"/>
    <w:rsid w:val="00196A4D"/>
    <w:rsid w:val="00197142"/>
    <w:rsid w:val="001A2201"/>
    <w:rsid w:val="001A4296"/>
    <w:rsid w:val="001A5D4A"/>
    <w:rsid w:val="001B01BA"/>
    <w:rsid w:val="001B1401"/>
    <w:rsid w:val="001B5CEC"/>
    <w:rsid w:val="001C24F7"/>
    <w:rsid w:val="001C7D7F"/>
    <w:rsid w:val="001D7E81"/>
    <w:rsid w:val="001E2772"/>
    <w:rsid w:val="002014F4"/>
    <w:rsid w:val="00201B13"/>
    <w:rsid w:val="0020739E"/>
    <w:rsid w:val="00220D34"/>
    <w:rsid w:val="002221AC"/>
    <w:rsid w:val="00224A9D"/>
    <w:rsid w:val="002268CC"/>
    <w:rsid w:val="002307C1"/>
    <w:rsid w:val="002430B1"/>
    <w:rsid w:val="00244E0E"/>
    <w:rsid w:val="002608E4"/>
    <w:rsid w:val="002612B1"/>
    <w:rsid w:val="00267970"/>
    <w:rsid w:val="00272948"/>
    <w:rsid w:val="002802C0"/>
    <w:rsid w:val="002826BD"/>
    <w:rsid w:val="00284713"/>
    <w:rsid w:val="00297783"/>
    <w:rsid w:val="002A04EB"/>
    <w:rsid w:val="002A74FA"/>
    <w:rsid w:val="002B1146"/>
    <w:rsid w:val="002B3909"/>
    <w:rsid w:val="002B42E3"/>
    <w:rsid w:val="002C47AE"/>
    <w:rsid w:val="002D0238"/>
    <w:rsid w:val="002D3042"/>
    <w:rsid w:val="002D443B"/>
    <w:rsid w:val="002E0FEC"/>
    <w:rsid w:val="002E14C7"/>
    <w:rsid w:val="002E29B5"/>
    <w:rsid w:val="00302E9B"/>
    <w:rsid w:val="00312934"/>
    <w:rsid w:val="003249C4"/>
    <w:rsid w:val="00324C15"/>
    <w:rsid w:val="00344E3A"/>
    <w:rsid w:val="003508C6"/>
    <w:rsid w:val="003559BD"/>
    <w:rsid w:val="00371974"/>
    <w:rsid w:val="003762F0"/>
    <w:rsid w:val="003850A6"/>
    <w:rsid w:val="00391CD3"/>
    <w:rsid w:val="00392CBC"/>
    <w:rsid w:val="00393889"/>
    <w:rsid w:val="003B11F6"/>
    <w:rsid w:val="003B26C8"/>
    <w:rsid w:val="003B6002"/>
    <w:rsid w:val="003B683F"/>
    <w:rsid w:val="003B6C2B"/>
    <w:rsid w:val="003C7659"/>
    <w:rsid w:val="003D175F"/>
    <w:rsid w:val="003D2F56"/>
    <w:rsid w:val="003D3B1E"/>
    <w:rsid w:val="003D7820"/>
    <w:rsid w:val="003D7C43"/>
    <w:rsid w:val="003E5BF4"/>
    <w:rsid w:val="003F5AA4"/>
    <w:rsid w:val="003F6F45"/>
    <w:rsid w:val="00405B1A"/>
    <w:rsid w:val="0041329B"/>
    <w:rsid w:val="004171EF"/>
    <w:rsid w:val="0042277B"/>
    <w:rsid w:val="00426691"/>
    <w:rsid w:val="00434DA1"/>
    <w:rsid w:val="00435D0D"/>
    <w:rsid w:val="004366FA"/>
    <w:rsid w:val="00437643"/>
    <w:rsid w:val="004463AD"/>
    <w:rsid w:val="004610B9"/>
    <w:rsid w:val="004622CF"/>
    <w:rsid w:val="00462D8B"/>
    <w:rsid w:val="00465772"/>
    <w:rsid w:val="0046730B"/>
    <w:rsid w:val="004769FB"/>
    <w:rsid w:val="00476FB9"/>
    <w:rsid w:val="00483B4D"/>
    <w:rsid w:val="00486C5D"/>
    <w:rsid w:val="004950E7"/>
    <w:rsid w:val="004955F7"/>
    <w:rsid w:val="004A4C50"/>
    <w:rsid w:val="004A69A7"/>
    <w:rsid w:val="004A6D13"/>
    <w:rsid w:val="004B11F0"/>
    <w:rsid w:val="004B3A20"/>
    <w:rsid w:val="004B4EC1"/>
    <w:rsid w:val="004B6B18"/>
    <w:rsid w:val="004C2D2A"/>
    <w:rsid w:val="004D7DBC"/>
    <w:rsid w:val="004E6821"/>
    <w:rsid w:val="004F720A"/>
    <w:rsid w:val="0050260B"/>
    <w:rsid w:val="00506BE4"/>
    <w:rsid w:val="00512331"/>
    <w:rsid w:val="0052593C"/>
    <w:rsid w:val="00530293"/>
    <w:rsid w:val="00532FDC"/>
    <w:rsid w:val="00534ACC"/>
    <w:rsid w:val="00535129"/>
    <w:rsid w:val="00547D8F"/>
    <w:rsid w:val="00555059"/>
    <w:rsid w:val="00562AE1"/>
    <w:rsid w:val="00577FE1"/>
    <w:rsid w:val="0059187B"/>
    <w:rsid w:val="005B5D4E"/>
    <w:rsid w:val="005B64F4"/>
    <w:rsid w:val="005E6B00"/>
    <w:rsid w:val="005F076A"/>
    <w:rsid w:val="00605987"/>
    <w:rsid w:val="00615A74"/>
    <w:rsid w:val="0061786E"/>
    <w:rsid w:val="00623266"/>
    <w:rsid w:val="00630AE9"/>
    <w:rsid w:val="00632A13"/>
    <w:rsid w:val="00634AA5"/>
    <w:rsid w:val="00640FDD"/>
    <w:rsid w:val="00644ECE"/>
    <w:rsid w:val="0064657F"/>
    <w:rsid w:val="00672491"/>
    <w:rsid w:val="00686B80"/>
    <w:rsid w:val="0069560F"/>
    <w:rsid w:val="00696A54"/>
    <w:rsid w:val="006A1539"/>
    <w:rsid w:val="006A1703"/>
    <w:rsid w:val="006A3826"/>
    <w:rsid w:val="006A79F9"/>
    <w:rsid w:val="006B0F16"/>
    <w:rsid w:val="006C1099"/>
    <w:rsid w:val="006D0823"/>
    <w:rsid w:val="006D39ED"/>
    <w:rsid w:val="006D69F5"/>
    <w:rsid w:val="006E7FD0"/>
    <w:rsid w:val="006F3732"/>
    <w:rsid w:val="00700845"/>
    <w:rsid w:val="00701CBD"/>
    <w:rsid w:val="007031EA"/>
    <w:rsid w:val="00707393"/>
    <w:rsid w:val="00711330"/>
    <w:rsid w:val="007163E6"/>
    <w:rsid w:val="00720307"/>
    <w:rsid w:val="00721634"/>
    <w:rsid w:val="00725181"/>
    <w:rsid w:val="007272B9"/>
    <w:rsid w:val="0073376C"/>
    <w:rsid w:val="00743799"/>
    <w:rsid w:val="007453C7"/>
    <w:rsid w:val="00747128"/>
    <w:rsid w:val="007476C2"/>
    <w:rsid w:val="007518E8"/>
    <w:rsid w:val="007521E6"/>
    <w:rsid w:val="00762310"/>
    <w:rsid w:val="00765B5E"/>
    <w:rsid w:val="007663F9"/>
    <w:rsid w:val="0077263E"/>
    <w:rsid w:val="00776B40"/>
    <w:rsid w:val="00780451"/>
    <w:rsid w:val="00783111"/>
    <w:rsid w:val="007938DB"/>
    <w:rsid w:val="007A026A"/>
    <w:rsid w:val="007A6F48"/>
    <w:rsid w:val="007C1165"/>
    <w:rsid w:val="007C19E4"/>
    <w:rsid w:val="007C6845"/>
    <w:rsid w:val="007D30E2"/>
    <w:rsid w:val="007D38E8"/>
    <w:rsid w:val="007E04E8"/>
    <w:rsid w:val="007E0D40"/>
    <w:rsid w:val="007E1968"/>
    <w:rsid w:val="007F2F94"/>
    <w:rsid w:val="00800A36"/>
    <w:rsid w:val="0080194D"/>
    <w:rsid w:val="008066D7"/>
    <w:rsid w:val="00810C79"/>
    <w:rsid w:val="00814E4C"/>
    <w:rsid w:val="008152EC"/>
    <w:rsid w:val="00815DA0"/>
    <w:rsid w:val="00824777"/>
    <w:rsid w:val="00832AAA"/>
    <w:rsid w:val="00834454"/>
    <w:rsid w:val="00834C3B"/>
    <w:rsid w:val="00841021"/>
    <w:rsid w:val="00864360"/>
    <w:rsid w:val="00871841"/>
    <w:rsid w:val="00871AE9"/>
    <w:rsid w:val="0087661A"/>
    <w:rsid w:val="00880342"/>
    <w:rsid w:val="00883E82"/>
    <w:rsid w:val="008941DE"/>
    <w:rsid w:val="00894EA8"/>
    <w:rsid w:val="008A1E5E"/>
    <w:rsid w:val="008A6891"/>
    <w:rsid w:val="008B2456"/>
    <w:rsid w:val="008B3667"/>
    <w:rsid w:val="008B3741"/>
    <w:rsid w:val="008C4CF3"/>
    <w:rsid w:val="008C645B"/>
    <w:rsid w:val="008D37EA"/>
    <w:rsid w:val="008D3E8D"/>
    <w:rsid w:val="008D46E8"/>
    <w:rsid w:val="008D78ED"/>
    <w:rsid w:val="008E588A"/>
    <w:rsid w:val="008F3ACD"/>
    <w:rsid w:val="008F6CEA"/>
    <w:rsid w:val="00901726"/>
    <w:rsid w:val="00904A42"/>
    <w:rsid w:val="009060AD"/>
    <w:rsid w:val="009127DE"/>
    <w:rsid w:val="0091514E"/>
    <w:rsid w:val="00932E72"/>
    <w:rsid w:val="00932EF9"/>
    <w:rsid w:val="009339D7"/>
    <w:rsid w:val="00937FC4"/>
    <w:rsid w:val="009447A9"/>
    <w:rsid w:val="00945D99"/>
    <w:rsid w:val="0095479C"/>
    <w:rsid w:val="00973A95"/>
    <w:rsid w:val="00973E06"/>
    <w:rsid w:val="00982862"/>
    <w:rsid w:val="00984C65"/>
    <w:rsid w:val="00997F10"/>
    <w:rsid w:val="009C3338"/>
    <w:rsid w:val="009C4C34"/>
    <w:rsid w:val="009C5A74"/>
    <w:rsid w:val="009C71D6"/>
    <w:rsid w:val="009C7A79"/>
    <w:rsid w:val="009D53DC"/>
    <w:rsid w:val="009E159C"/>
    <w:rsid w:val="009F6AED"/>
    <w:rsid w:val="00A073D0"/>
    <w:rsid w:val="00A11D3A"/>
    <w:rsid w:val="00A14246"/>
    <w:rsid w:val="00A2386B"/>
    <w:rsid w:val="00A3063F"/>
    <w:rsid w:val="00A36516"/>
    <w:rsid w:val="00A44BA8"/>
    <w:rsid w:val="00A47A60"/>
    <w:rsid w:val="00A51539"/>
    <w:rsid w:val="00A529A0"/>
    <w:rsid w:val="00A65309"/>
    <w:rsid w:val="00A936A6"/>
    <w:rsid w:val="00A955B7"/>
    <w:rsid w:val="00A96F43"/>
    <w:rsid w:val="00AA532E"/>
    <w:rsid w:val="00AC015D"/>
    <w:rsid w:val="00AC23B1"/>
    <w:rsid w:val="00AC7C4B"/>
    <w:rsid w:val="00AD02F4"/>
    <w:rsid w:val="00AE1103"/>
    <w:rsid w:val="00AE3DAF"/>
    <w:rsid w:val="00AE5E1D"/>
    <w:rsid w:val="00AF2A93"/>
    <w:rsid w:val="00AF2D67"/>
    <w:rsid w:val="00AF44C3"/>
    <w:rsid w:val="00B06C8D"/>
    <w:rsid w:val="00B1238E"/>
    <w:rsid w:val="00B12BE6"/>
    <w:rsid w:val="00B23311"/>
    <w:rsid w:val="00B248FF"/>
    <w:rsid w:val="00B33F6B"/>
    <w:rsid w:val="00B3747E"/>
    <w:rsid w:val="00B37A97"/>
    <w:rsid w:val="00B4591D"/>
    <w:rsid w:val="00B544DD"/>
    <w:rsid w:val="00B55870"/>
    <w:rsid w:val="00B5618C"/>
    <w:rsid w:val="00B7094F"/>
    <w:rsid w:val="00B76A4B"/>
    <w:rsid w:val="00B807C8"/>
    <w:rsid w:val="00B86535"/>
    <w:rsid w:val="00B9202A"/>
    <w:rsid w:val="00BA2641"/>
    <w:rsid w:val="00BA3837"/>
    <w:rsid w:val="00BC0C16"/>
    <w:rsid w:val="00BC3BBD"/>
    <w:rsid w:val="00BD0A40"/>
    <w:rsid w:val="00BD1730"/>
    <w:rsid w:val="00BD5217"/>
    <w:rsid w:val="00BD523C"/>
    <w:rsid w:val="00BD60FD"/>
    <w:rsid w:val="00BD6105"/>
    <w:rsid w:val="00BE3BED"/>
    <w:rsid w:val="00C03A6D"/>
    <w:rsid w:val="00C03F69"/>
    <w:rsid w:val="00C17840"/>
    <w:rsid w:val="00C234BE"/>
    <w:rsid w:val="00C23F67"/>
    <w:rsid w:val="00C315D4"/>
    <w:rsid w:val="00C334FB"/>
    <w:rsid w:val="00C41781"/>
    <w:rsid w:val="00C45013"/>
    <w:rsid w:val="00C46FF7"/>
    <w:rsid w:val="00C506EA"/>
    <w:rsid w:val="00C512A3"/>
    <w:rsid w:val="00C555F8"/>
    <w:rsid w:val="00C62BAF"/>
    <w:rsid w:val="00C8452E"/>
    <w:rsid w:val="00C92E83"/>
    <w:rsid w:val="00C93B6D"/>
    <w:rsid w:val="00C974B3"/>
    <w:rsid w:val="00C9785E"/>
    <w:rsid w:val="00CA0D8C"/>
    <w:rsid w:val="00CA1BAC"/>
    <w:rsid w:val="00CA7385"/>
    <w:rsid w:val="00CB76B1"/>
    <w:rsid w:val="00CC20B7"/>
    <w:rsid w:val="00CC2E00"/>
    <w:rsid w:val="00CC3E5B"/>
    <w:rsid w:val="00CD660C"/>
    <w:rsid w:val="00CE3AF7"/>
    <w:rsid w:val="00CF241C"/>
    <w:rsid w:val="00D04779"/>
    <w:rsid w:val="00D061C0"/>
    <w:rsid w:val="00D112C0"/>
    <w:rsid w:val="00D12508"/>
    <w:rsid w:val="00D2080B"/>
    <w:rsid w:val="00D3583D"/>
    <w:rsid w:val="00D40F67"/>
    <w:rsid w:val="00D4365C"/>
    <w:rsid w:val="00D43F66"/>
    <w:rsid w:val="00D4405C"/>
    <w:rsid w:val="00D465F6"/>
    <w:rsid w:val="00D52D60"/>
    <w:rsid w:val="00D543D4"/>
    <w:rsid w:val="00D74D33"/>
    <w:rsid w:val="00D85E4F"/>
    <w:rsid w:val="00D922CA"/>
    <w:rsid w:val="00D93794"/>
    <w:rsid w:val="00D94A4C"/>
    <w:rsid w:val="00DA2C87"/>
    <w:rsid w:val="00DA5671"/>
    <w:rsid w:val="00DB5AA6"/>
    <w:rsid w:val="00DC251A"/>
    <w:rsid w:val="00DC276D"/>
    <w:rsid w:val="00DC41B3"/>
    <w:rsid w:val="00DD1DE9"/>
    <w:rsid w:val="00DD2D21"/>
    <w:rsid w:val="00DD3C66"/>
    <w:rsid w:val="00DE436A"/>
    <w:rsid w:val="00DE553D"/>
    <w:rsid w:val="00DF3077"/>
    <w:rsid w:val="00DF4A36"/>
    <w:rsid w:val="00DF5399"/>
    <w:rsid w:val="00E05E7C"/>
    <w:rsid w:val="00E2129F"/>
    <w:rsid w:val="00E51762"/>
    <w:rsid w:val="00E643A2"/>
    <w:rsid w:val="00E67170"/>
    <w:rsid w:val="00E67748"/>
    <w:rsid w:val="00E72986"/>
    <w:rsid w:val="00E806CE"/>
    <w:rsid w:val="00E826D7"/>
    <w:rsid w:val="00E833DF"/>
    <w:rsid w:val="00E8379E"/>
    <w:rsid w:val="00E8569A"/>
    <w:rsid w:val="00E945C3"/>
    <w:rsid w:val="00E96F55"/>
    <w:rsid w:val="00EA0E27"/>
    <w:rsid w:val="00EA525B"/>
    <w:rsid w:val="00EB0F58"/>
    <w:rsid w:val="00EB4A99"/>
    <w:rsid w:val="00ED5A46"/>
    <w:rsid w:val="00EF076E"/>
    <w:rsid w:val="00EF0E78"/>
    <w:rsid w:val="00EF10F0"/>
    <w:rsid w:val="00F01E49"/>
    <w:rsid w:val="00F0258F"/>
    <w:rsid w:val="00F14F58"/>
    <w:rsid w:val="00F248D8"/>
    <w:rsid w:val="00F267EE"/>
    <w:rsid w:val="00F37972"/>
    <w:rsid w:val="00F416E8"/>
    <w:rsid w:val="00F4604B"/>
    <w:rsid w:val="00F50486"/>
    <w:rsid w:val="00F50C55"/>
    <w:rsid w:val="00F5201F"/>
    <w:rsid w:val="00F535B4"/>
    <w:rsid w:val="00F632B5"/>
    <w:rsid w:val="00F64BF5"/>
    <w:rsid w:val="00F65796"/>
    <w:rsid w:val="00F72FF7"/>
    <w:rsid w:val="00F738D9"/>
    <w:rsid w:val="00F7713E"/>
    <w:rsid w:val="00F82C76"/>
    <w:rsid w:val="00F86F25"/>
    <w:rsid w:val="00F90826"/>
    <w:rsid w:val="00F91AA9"/>
    <w:rsid w:val="00F97D50"/>
    <w:rsid w:val="00FA33F8"/>
    <w:rsid w:val="00FB36CC"/>
    <w:rsid w:val="00FB596B"/>
    <w:rsid w:val="00FB7C3A"/>
    <w:rsid w:val="00FC095F"/>
    <w:rsid w:val="00FD0467"/>
    <w:rsid w:val="00FE1B04"/>
    <w:rsid w:val="00FE23B5"/>
    <w:rsid w:val="00FE35AC"/>
    <w:rsid w:val="00FE5E03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5FCC8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612A"/>
    <w:rPr>
      <w:sz w:val="24"/>
      <w:szCs w:val="24"/>
      <w:lang w:val="en-US" w:eastAsia="en-US"/>
    </w:rPr>
  </w:style>
  <w:style w:type="paragraph" w:styleId="Titolo3">
    <w:name w:val="heading 3"/>
    <w:basedOn w:val="Normale"/>
    <w:next w:val="Normale"/>
    <w:link w:val="Titolo3Carattere"/>
    <w:qFormat/>
    <w:rsid w:val="00C315D4"/>
    <w:pPr>
      <w:keepNext/>
      <w:outlineLvl w:val="2"/>
    </w:pPr>
    <w:rPr>
      <w:b/>
      <w:szCs w:val="20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C315D4"/>
    <w:pPr>
      <w:keepNext/>
      <w:outlineLvl w:val="3"/>
    </w:pPr>
    <w:rPr>
      <w:b/>
      <w:sz w:val="28"/>
      <w:szCs w:val="20"/>
      <w:lang w:val="en-GB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5048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rsid w:val="00F50486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atterepredefinitoparagrafo"/>
    <w:link w:val="Intestazione"/>
    <w:rsid w:val="00F50486"/>
    <w:rPr>
      <w:sz w:val="24"/>
      <w:szCs w:val="24"/>
      <w:lang w:val="en-US" w:eastAsia="en-US" w:bidi="ar-SA"/>
    </w:rPr>
  </w:style>
  <w:style w:type="character" w:customStyle="1" w:styleId="PidipaginaCarattere">
    <w:name w:val="Piè di pagina Carattere"/>
    <w:basedOn w:val="Caratterepredefinitoparagrafo"/>
    <w:link w:val="Pidipagina"/>
    <w:rsid w:val="00F50486"/>
    <w:rPr>
      <w:sz w:val="24"/>
      <w:szCs w:val="24"/>
      <w:lang w:val="en-US" w:eastAsia="en-US" w:bidi="ar-SA"/>
    </w:rPr>
  </w:style>
  <w:style w:type="character" w:styleId="Numeropagina">
    <w:name w:val="page number"/>
    <w:basedOn w:val="Caratterepredefinitoparagrafo"/>
    <w:rsid w:val="00F50486"/>
  </w:style>
  <w:style w:type="paragraph" w:customStyle="1" w:styleId="task">
    <w:name w:val="task"/>
    <w:basedOn w:val="Normale"/>
    <w:link w:val="taskChar"/>
    <w:rsid w:val="00F50486"/>
    <w:pPr>
      <w:tabs>
        <w:tab w:val="left" w:pos="1276"/>
      </w:tabs>
      <w:spacing w:before="120"/>
      <w:ind w:left="567" w:hanging="567"/>
    </w:pPr>
    <w:rPr>
      <w:rFonts w:ascii="Arial" w:hAnsi="Arial"/>
      <w:szCs w:val="20"/>
      <w:lang w:val="en-GB"/>
    </w:rPr>
  </w:style>
  <w:style w:type="character" w:customStyle="1" w:styleId="taskChar">
    <w:name w:val="task Char"/>
    <w:basedOn w:val="Caratterepredefinitoparagrafo"/>
    <w:link w:val="task"/>
    <w:rsid w:val="00F50486"/>
    <w:rPr>
      <w:rFonts w:ascii="Arial" w:hAnsi="Arial"/>
      <w:sz w:val="24"/>
      <w:lang w:val="en-GB" w:eastAsia="en-US" w:bidi="ar-SA"/>
    </w:rPr>
  </w:style>
  <w:style w:type="table" w:styleId="Grigliatabella">
    <w:name w:val="Table Grid"/>
    <w:basedOn w:val="Tabellanormale"/>
    <w:rsid w:val="00F50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inemodulo-z">
    <w:name w:val="HTML Bottom of Form"/>
    <w:basedOn w:val="Normale"/>
    <w:next w:val="Normale"/>
    <w:link w:val="Finemodulo-zCarattere"/>
    <w:hidden/>
    <w:rsid w:val="00F50486"/>
    <w:pPr>
      <w:pBdr>
        <w:top w:val="single" w:sz="6" w:space="1" w:color="auto"/>
      </w:pBdr>
      <w:ind w:left="454" w:hanging="454"/>
      <w:jc w:val="center"/>
    </w:pPr>
    <w:rPr>
      <w:rFonts w:ascii="Arial" w:hAnsi="Arial" w:cs="Arial"/>
      <w:vanish/>
      <w:sz w:val="16"/>
      <w:szCs w:val="16"/>
      <w:lang w:val="en-GB"/>
    </w:rPr>
  </w:style>
  <w:style w:type="character" w:customStyle="1" w:styleId="Finemodulo-zCarattere">
    <w:name w:val="Fine modulo -z Carattere"/>
    <w:basedOn w:val="Caratterepredefinitoparagrafo"/>
    <w:link w:val="Finemodulo-z"/>
    <w:rsid w:val="00F50486"/>
    <w:rPr>
      <w:rFonts w:ascii="Arial" w:hAnsi="Arial" w:cs="Arial"/>
      <w:vanish/>
      <w:sz w:val="16"/>
      <w:szCs w:val="16"/>
      <w:lang w:val="en-GB" w:eastAsia="en-US" w:bidi="ar-SA"/>
    </w:rPr>
  </w:style>
  <w:style w:type="paragraph" w:styleId="Iniziomodulo-z">
    <w:name w:val="HTML Top of Form"/>
    <w:basedOn w:val="Normale"/>
    <w:next w:val="Normale"/>
    <w:hidden/>
    <w:rsid w:val="002B42E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Enfasicorsivo">
    <w:name w:val="Emphasis"/>
    <w:basedOn w:val="Caratterepredefinitoparagrafo"/>
    <w:qFormat/>
    <w:rsid w:val="00984C65"/>
    <w:rPr>
      <w:b/>
      <w:bCs/>
      <w:i w:val="0"/>
      <w:iCs w:val="0"/>
    </w:rPr>
  </w:style>
  <w:style w:type="character" w:customStyle="1" w:styleId="CharChar5">
    <w:name w:val="Char Char5"/>
    <w:basedOn w:val="Caratterepredefinitoparagrafo"/>
    <w:rsid w:val="006E7FD0"/>
    <w:rPr>
      <w:rFonts w:ascii="Arial" w:hAnsi="Arial" w:cs="Arial"/>
      <w:vanish/>
      <w:sz w:val="16"/>
      <w:szCs w:val="16"/>
      <w:lang w:val="en-GB" w:eastAsia="en-US"/>
    </w:rPr>
  </w:style>
  <w:style w:type="paragraph" w:styleId="Testofumetto">
    <w:name w:val="Balloon Text"/>
    <w:basedOn w:val="Normale"/>
    <w:link w:val="TestofumettoCarattere"/>
    <w:rsid w:val="00F520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F5201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1C24F7"/>
    <w:pPr>
      <w:ind w:left="720"/>
      <w:contextualSpacing/>
    </w:pPr>
  </w:style>
  <w:style w:type="character" w:customStyle="1" w:styleId="Titolo3Carattere">
    <w:name w:val="Titolo 3 Carattere"/>
    <w:basedOn w:val="Caratterepredefinitoparagrafo"/>
    <w:link w:val="Titolo3"/>
    <w:rsid w:val="00C315D4"/>
    <w:rPr>
      <w:b/>
      <w:sz w:val="24"/>
      <w:lang w:val="en-GB" w:eastAsia="en-US"/>
    </w:rPr>
  </w:style>
  <w:style w:type="character" w:customStyle="1" w:styleId="Titolo4Carattere">
    <w:name w:val="Titolo 4 Carattere"/>
    <w:basedOn w:val="Caratterepredefinitoparagrafo"/>
    <w:link w:val="Titolo4"/>
    <w:rsid w:val="00C315D4"/>
    <w:rPr>
      <w:b/>
      <w:sz w:val="28"/>
      <w:lang w:val="en-GB" w:eastAsia="en-US"/>
    </w:rPr>
  </w:style>
  <w:style w:type="paragraph" w:styleId="Corpodeltesto2">
    <w:name w:val="Body Text 2"/>
    <w:basedOn w:val="Normale"/>
    <w:link w:val="Corpodeltesto2Carattere"/>
    <w:rsid w:val="00C315D4"/>
    <w:rPr>
      <w:szCs w:val="20"/>
    </w:rPr>
  </w:style>
  <w:style w:type="character" w:customStyle="1" w:styleId="Corpodeltesto2Carattere">
    <w:name w:val="Corpo del testo 2 Carattere"/>
    <w:basedOn w:val="Caratterepredefinitoparagrafo"/>
    <w:link w:val="Corpodeltesto2"/>
    <w:rsid w:val="00C315D4"/>
    <w:rPr>
      <w:sz w:val="24"/>
      <w:lang w:val="en-US" w:eastAsia="en-US"/>
    </w:rPr>
  </w:style>
  <w:style w:type="paragraph" w:styleId="Corpodeltesto">
    <w:name w:val="Body Text"/>
    <w:basedOn w:val="Normale"/>
    <w:link w:val="CorpodeltestoCarattere"/>
    <w:rsid w:val="00C315D4"/>
    <w:pPr>
      <w:spacing w:after="120"/>
    </w:pPr>
    <w:rPr>
      <w:snapToGrid w:val="0"/>
      <w:sz w:val="20"/>
      <w:szCs w:val="20"/>
      <w:lang w:val="en-GB"/>
    </w:rPr>
  </w:style>
  <w:style w:type="character" w:customStyle="1" w:styleId="CorpodeltestoCarattere">
    <w:name w:val="Corpo del testo Carattere"/>
    <w:basedOn w:val="Caratterepredefinitoparagrafo"/>
    <w:link w:val="Corpodeltesto"/>
    <w:rsid w:val="00C315D4"/>
    <w:rPr>
      <w:snapToGrid w:val="0"/>
      <w:lang w:val="en-GB" w:eastAsia="en-US"/>
    </w:rPr>
  </w:style>
  <w:style w:type="paragraph" w:customStyle="1" w:styleId="Aheader">
    <w:name w:val="A header"/>
    <w:basedOn w:val="Normale"/>
    <w:rsid w:val="00C315D4"/>
    <w:pPr>
      <w:spacing w:before="240" w:after="120"/>
    </w:pPr>
    <w:rPr>
      <w:rFonts w:ascii="Arial" w:hAnsi="Arial" w:cs="Arial"/>
      <w:b/>
      <w:bCs/>
      <w:color w:val="000000"/>
      <w:lang w:val="en-GB"/>
    </w:rPr>
  </w:style>
  <w:style w:type="paragraph" w:styleId="Testocommento">
    <w:name w:val="annotation text"/>
    <w:basedOn w:val="Normale"/>
    <w:link w:val="TestocommentoCarattere"/>
    <w:semiHidden/>
    <w:unhideWhenUsed/>
    <w:rsid w:val="00F65796"/>
  </w:style>
  <w:style w:type="character" w:customStyle="1" w:styleId="TestocommentoCarattere">
    <w:name w:val="Testo commento Carattere"/>
    <w:basedOn w:val="Caratterepredefinitoparagrafo"/>
    <w:link w:val="Testocommento"/>
    <w:semiHidden/>
    <w:rsid w:val="00F65796"/>
    <w:rPr>
      <w:sz w:val="24"/>
      <w:szCs w:val="24"/>
      <w:lang w:val="en-US" w:eastAsia="en-US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F65796"/>
    <w:rPr>
      <w:sz w:val="18"/>
      <w:szCs w:val="18"/>
    </w:rPr>
  </w:style>
  <w:style w:type="character" w:styleId="Collegamentoipertestuale">
    <w:name w:val="Hyperlink"/>
    <w:basedOn w:val="Caratterepredefinitoparagrafo"/>
    <w:unhideWhenUsed/>
    <w:rsid w:val="004955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612A"/>
    <w:rPr>
      <w:sz w:val="24"/>
      <w:szCs w:val="24"/>
      <w:lang w:val="en-US" w:eastAsia="en-US"/>
    </w:rPr>
  </w:style>
  <w:style w:type="paragraph" w:styleId="Titolo3">
    <w:name w:val="heading 3"/>
    <w:basedOn w:val="Normale"/>
    <w:next w:val="Normale"/>
    <w:link w:val="Titolo3Carattere"/>
    <w:qFormat/>
    <w:rsid w:val="00C315D4"/>
    <w:pPr>
      <w:keepNext/>
      <w:outlineLvl w:val="2"/>
    </w:pPr>
    <w:rPr>
      <w:b/>
      <w:szCs w:val="20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C315D4"/>
    <w:pPr>
      <w:keepNext/>
      <w:outlineLvl w:val="3"/>
    </w:pPr>
    <w:rPr>
      <w:b/>
      <w:sz w:val="28"/>
      <w:szCs w:val="20"/>
      <w:lang w:val="en-GB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5048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rsid w:val="00F50486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atterepredefinitoparagrafo"/>
    <w:link w:val="Intestazione"/>
    <w:rsid w:val="00F50486"/>
    <w:rPr>
      <w:sz w:val="24"/>
      <w:szCs w:val="24"/>
      <w:lang w:val="en-US" w:eastAsia="en-US" w:bidi="ar-SA"/>
    </w:rPr>
  </w:style>
  <w:style w:type="character" w:customStyle="1" w:styleId="PidipaginaCarattere">
    <w:name w:val="Piè di pagina Carattere"/>
    <w:basedOn w:val="Caratterepredefinitoparagrafo"/>
    <w:link w:val="Pidipagina"/>
    <w:rsid w:val="00F50486"/>
    <w:rPr>
      <w:sz w:val="24"/>
      <w:szCs w:val="24"/>
      <w:lang w:val="en-US" w:eastAsia="en-US" w:bidi="ar-SA"/>
    </w:rPr>
  </w:style>
  <w:style w:type="character" w:styleId="Numeropagina">
    <w:name w:val="page number"/>
    <w:basedOn w:val="Caratterepredefinitoparagrafo"/>
    <w:rsid w:val="00F50486"/>
  </w:style>
  <w:style w:type="paragraph" w:customStyle="1" w:styleId="task">
    <w:name w:val="task"/>
    <w:basedOn w:val="Normale"/>
    <w:link w:val="taskChar"/>
    <w:rsid w:val="00F50486"/>
    <w:pPr>
      <w:tabs>
        <w:tab w:val="left" w:pos="1276"/>
      </w:tabs>
      <w:spacing w:before="120"/>
      <w:ind w:left="567" w:hanging="567"/>
    </w:pPr>
    <w:rPr>
      <w:rFonts w:ascii="Arial" w:hAnsi="Arial"/>
      <w:szCs w:val="20"/>
      <w:lang w:val="en-GB"/>
    </w:rPr>
  </w:style>
  <w:style w:type="character" w:customStyle="1" w:styleId="taskChar">
    <w:name w:val="task Char"/>
    <w:basedOn w:val="Caratterepredefinitoparagrafo"/>
    <w:link w:val="task"/>
    <w:rsid w:val="00F50486"/>
    <w:rPr>
      <w:rFonts w:ascii="Arial" w:hAnsi="Arial"/>
      <w:sz w:val="24"/>
      <w:lang w:val="en-GB" w:eastAsia="en-US" w:bidi="ar-SA"/>
    </w:rPr>
  </w:style>
  <w:style w:type="table" w:styleId="Grigliatabella">
    <w:name w:val="Table Grid"/>
    <w:basedOn w:val="Tabellanormale"/>
    <w:rsid w:val="00F50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inemodulo-z">
    <w:name w:val="HTML Bottom of Form"/>
    <w:basedOn w:val="Normale"/>
    <w:next w:val="Normale"/>
    <w:link w:val="Finemodulo-zCarattere"/>
    <w:hidden/>
    <w:rsid w:val="00F50486"/>
    <w:pPr>
      <w:pBdr>
        <w:top w:val="single" w:sz="6" w:space="1" w:color="auto"/>
      </w:pBdr>
      <w:ind w:left="454" w:hanging="454"/>
      <w:jc w:val="center"/>
    </w:pPr>
    <w:rPr>
      <w:rFonts w:ascii="Arial" w:hAnsi="Arial" w:cs="Arial"/>
      <w:vanish/>
      <w:sz w:val="16"/>
      <w:szCs w:val="16"/>
      <w:lang w:val="en-GB"/>
    </w:rPr>
  </w:style>
  <w:style w:type="character" w:customStyle="1" w:styleId="Finemodulo-zCarattere">
    <w:name w:val="Fine modulo -z Carattere"/>
    <w:basedOn w:val="Caratterepredefinitoparagrafo"/>
    <w:link w:val="Finemodulo-z"/>
    <w:rsid w:val="00F50486"/>
    <w:rPr>
      <w:rFonts w:ascii="Arial" w:hAnsi="Arial" w:cs="Arial"/>
      <w:vanish/>
      <w:sz w:val="16"/>
      <w:szCs w:val="16"/>
      <w:lang w:val="en-GB" w:eastAsia="en-US" w:bidi="ar-SA"/>
    </w:rPr>
  </w:style>
  <w:style w:type="paragraph" w:styleId="Iniziomodulo-z">
    <w:name w:val="HTML Top of Form"/>
    <w:basedOn w:val="Normale"/>
    <w:next w:val="Normale"/>
    <w:hidden/>
    <w:rsid w:val="002B42E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Enfasicorsivo">
    <w:name w:val="Emphasis"/>
    <w:basedOn w:val="Caratterepredefinitoparagrafo"/>
    <w:qFormat/>
    <w:rsid w:val="00984C65"/>
    <w:rPr>
      <w:b/>
      <w:bCs/>
      <w:i w:val="0"/>
      <w:iCs w:val="0"/>
    </w:rPr>
  </w:style>
  <w:style w:type="character" w:customStyle="1" w:styleId="CharChar5">
    <w:name w:val="Char Char5"/>
    <w:basedOn w:val="Caratterepredefinitoparagrafo"/>
    <w:rsid w:val="006E7FD0"/>
    <w:rPr>
      <w:rFonts w:ascii="Arial" w:hAnsi="Arial" w:cs="Arial"/>
      <w:vanish/>
      <w:sz w:val="16"/>
      <w:szCs w:val="16"/>
      <w:lang w:val="en-GB" w:eastAsia="en-US"/>
    </w:rPr>
  </w:style>
  <w:style w:type="paragraph" w:styleId="Testofumetto">
    <w:name w:val="Balloon Text"/>
    <w:basedOn w:val="Normale"/>
    <w:link w:val="TestofumettoCarattere"/>
    <w:rsid w:val="00F520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F5201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1C24F7"/>
    <w:pPr>
      <w:ind w:left="720"/>
      <w:contextualSpacing/>
    </w:pPr>
  </w:style>
  <w:style w:type="character" w:customStyle="1" w:styleId="Titolo3Carattere">
    <w:name w:val="Titolo 3 Carattere"/>
    <w:basedOn w:val="Caratterepredefinitoparagrafo"/>
    <w:link w:val="Titolo3"/>
    <w:rsid w:val="00C315D4"/>
    <w:rPr>
      <w:b/>
      <w:sz w:val="24"/>
      <w:lang w:val="en-GB" w:eastAsia="en-US"/>
    </w:rPr>
  </w:style>
  <w:style w:type="character" w:customStyle="1" w:styleId="Titolo4Carattere">
    <w:name w:val="Titolo 4 Carattere"/>
    <w:basedOn w:val="Caratterepredefinitoparagrafo"/>
    <w:link w:val="Titolo4"/>
    <w:rsid w:val="00C315D4"/>
    <w:rPr>
      <w:b/>
      <w:sz w:val="28"/>
      <w:lang w:val="en-GB" w:eastAsia="en-US"/>
    </w:rPr>
  </w:style>
  <w:style w:type="paragraph" w:styleId="Corpodeltesto2">
    <w:name w:val="Body Text 2"/>
    <w:basedOn w:val="Normale"/>
    <w:link w:val="Corpodeltesto2Carattere"/>
    <w:rsid w:val="00C315D4"/>
    <w:rPr>
      <w:szCs w:val="20"/>
    </w:rPr>
  </w:style>
  <w:style w:type="character" w:customStyle="1" w:styleId="Corpodeltesto2Carattere">
    <w:name w:val="Corpo del testo 2 Carattere"/>
    <w:basedOn w:val="Caratterepredefinitoparagrafo"/>
    <w:link w:val="Corpodeltesto2"/>
    <w:rsid w:val="00C315D4"/>
    <w:rPr>
      <w:sz w:val="24"/>
      <w:lang w:val="en-US" w:eastAsia="en-US"/>
    </w:rPr>
  </w:style>
  <w:style w:type="paragraph" w:styleId="Corpodeltesto">
    <w:name w:val="Body Text"/>
    <w:basedOn w:val="Normale"/>
    <w:link w:val="CorpodeltestoCarattere"/>
    <w:rsid w:val="00C315D4"/>
    <w:pPr>
      <w:spacing w:after="120"/>
    </w:pPr>
    <w:rPr>
      <w:snapToGrid w:val="0"/>
      <w:sz w:val="20"/>
      <w:szCs w:val="20"/>
      <w:lang w:val="en-GB"/>
    </w:rPr>
  </w:style>
  <w:style w:type="character" w:customStyle="1" w:styleId="CorpodeltestoCarattere">
    <w:name w:val="Corpo del testo Carattere"/>
    <w:basedOn w:val="Caratterepredefinitoparagrafo"/>
    <w:link w:val="Corpodeltesto"/>
    <w:rsid w:val="00C315D4"/>
    <w:rPr>
      <w:snapToGrid w:val="0"/>
      <w:lang w:val="en-GB" w:eastAsia="en-US"/>
    </w:rPr>
  </w:style>
  <w:style w:type="paragraph" w:customStyle="1" w:styleId="Aheader">
    <w:name w:val="A header"/>
    <w:basedOn w:val="Normale"/>
    <w:rsid w:val="00C315D4"/>
    <w:pPr>
      <w:spacing w:before="240" w:after="120"/>
    </w:pPr>
    <w:rPr>
      <w:rFonts w:ascii="Arial" w:hAnsi="Arial" w:cs="Arial"/>
      <w:b/>
      <w:bCs/>
      <w:color w:val="000000"/>
      <w:lang w:val="en-GB"/>
    </w:rPr>
  </w:style>
  <w:style w:type="paragraph" w:styleId="Testocommento">
    <w:name w:val="annotation text"/>
    <w:basedOn w:val="Normale"/>
    <w:link w:val="TestocommentoCarattere"/>
    <w:semiHidden/>
    <w:unhideWhenUsed/>
    <w:rsid w:val="00F65796"/>
  </w:style>
  <w:style w:type="character" w:customStyle="1" w:styleId="TestocommentoCarattere">
    <w:name w:val="Testo commento Carattere"/>
    <w:basedOn w:val="Caratterepredefinitoparagrafo"/>
    <w:link w:val="Testocommento"/>
    <w:semiHidden/>
    <w:rsid w:val="00F65796"/>
    <w:rPr>
      <w:sz w:val="24"/>
      <w:szCs w:val="24"/>
      <w:lang w:val="en-US" w:eastAsia="en-US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F65796"/>
    <w:rPr>
      <w:sz w:val="18"/>
      <w:szCs w:val="18"/>
    </w:rPr>
  </w:style>
  <w:style w:type="character" w:styleId="Collegamentoipertestuale">
    <w:name w:val="Hyperlink"/>
    <w:basedOn w:val="Caratterepredefinitoparagrafo"/>
    <w:unhideWhenUsed/>
    <w:rsid w:val="004955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MCQs_20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\templates\MCQs_2010.dotm</Template>
  <TotalTime>28</TotalTime>
  <Pages>13</Pages>
  <Words>2281</Words>
  <Characters>13002</Characters>
  <Application>Microsoft Macintosh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cp:lastModifiedBy>Pier Paolo Maggi</cp:lastModifiedBy>
  <cp:revision>7</cp:revision>
  <cp:lastPrinted>2013-03-05T14:37:00Z</cp:lastPrinted>
  <dcterms:created xsi:type="dcterms:W3CDTF">2017-03-25T16:29:00Z</dcterms:created>
  <dcterms:modified xsi:type="dcterms:W3CDTF">2017-03-25T18:52:00Z</dcterms:modified>
  <cp:category/>
</cp:coreProperties>
</file>